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8C937" w14:textId="773ECC8E" w:rsidR="00280B86" w:rsidRPr="002F6D71" w:rsidRDefault="00F94CFA" w:rsidP="00306002">
      <w:pPr>
        <w:jc w:val="center"/>
        <w:rPr>
          <w:rFonts w:cstheme="minorHAnsi"/>
          <w:sz w:val="22"/>
        </w:rPr>
      </w:pPr>
      <w:r w:rsidRPr="002F6D71">
        <w:rPr>
          <w:rFonts w:cstheme="minorHAnsi"/>
          <w:caps/>
          <w:noProof/>
          <w:color w:val="808080" w:themeColor="background1" w:themeShade="80"/>
          <w:sz w:val="22"/>
        </w:rPr>
        <w:drawing>
          <wp:anchor distT="0" distB="0" distL="114300" distR="114300" simplePos="0" relativeHeight="251709459" behindDoc="0" locked="0" layoutInCell="1" allowOverlap="1" wp14:anchorId="1D292B2B" wp14:editId="07799C87">
            <wp:simplePos x="0" y="0"/>
            <wp:positionH relativeFrom="margin">
              <wp:posOffset>1697355</wp:posOffset>
            </wp:positionH>
            <wp:positionV relativeFrom="paragraph">
              <wp:posOffset>635</wp:posOffset>
            </wp:positionV>
            <wp:extent cx="2873375" cy="1023620"/>
            <wp:effectExtent l="0" t="0" r="3175" b="5080"/>
            <wp:wrapSquare wrapText="bothSides"/>
            <wp:docPr id="774367857" name="Image 1" descr="Une image contenant texte, Police, logo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7403938" name="Image 1" descr="Une image contenant texte, Police, logo, capture d’écran&#10;&#10;Description générée automatiquement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3375" cy="1023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F6D71">
        <w:rPr>
          <w:rFonts w:cstheme="minorHAnsi"/>
          <w:noProof/>
          <w:sz w:val="22"/>
        </w:rPr>
        <w:drawing>
          <wp:anchor distT="0" distB="0" distL="114300" distR="114300" simplePos="0" relativeHeight="251697171" behindDoc="0" locked="0" layoutInCell="1" allowOverlap="1" wp14:anchorId="49E67E7E" wp14:editId="53E1F969">
            <wp:simplePos x="0" y="0"/>
            <wp:positionH relativeFrom="margin">
              <wp:posOffset>-192405</wp:posOffset>
            </wp:positionH>
            <wp:positionV relativeFrom="page">
              <wp:posOffset>469265</wp:posOffset>
            </wp:positionV>
            <wp:extent cx="1758315" cy="1249680"/>
            <wp:effectExtent l="0" t="0" r="0" b="0"/>
            <wp:wrapSquare wrapText="bothSides"/>
            <wp:docPr id="13" name="Image 13" descr="Une image contenant graphisme, Graphique, texte, affich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 descr="Une image contenant graphisme, Graphique, texte, affich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315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commentRangeStart w:id="0"/>
      <w:commentRangeEnd w:id="0"/>
      <w:r w:rsidR="003949BC" w:rsidRPr="002F6D71">
        <w:rPr>
          <w:rStyle w:val="Marquedecommentaire"/>
          <w:rFonts w:cstheme="minorHAnsi"/>
          <w:sz w:val="22"/>
          <w:szCs w:val="22"/>
        </w:rPr>
        <w:commentReference w:id="0"/>
      </w:r>
    </w:p>
    <w:p w14:paraId="4915A2C0" w14:textId="0AB34869" w:rsidR="00280B86" w:rsidRPr="002F6D71" w:rsidRDefault="00280B86" w:rsidP="00306002">
      <w:pPr>
        <w:jc w:val="center"/>
        <w:rPr>
          <w:rFonts w:cstheme="minorHAnsi"/>
          <w:sz w:val="22"/>
        </w:rPr>
      </w:pPr>
    </w:p>
    <w:p w14:paraId="5F64082C" w14:textId="20F1087F" w:rsidR="00280B86" w:rsidRPr="002F6D71" w:rsidRDefault="00280B86" w:rsidP="00306002">
      <w:pPr>
        <w:jc w:val="center"/>
        <w:rPr>
          <w:rFonts w:cstheme="minorHAnsi"/>
          <w:sz w:val="22"/>
        </w:rPr>
      </w:pPr>
    </w:p>
    <w:p w14:paraId="0E7A028A" w14:textId="245D4FC7" w:rsidR="00280B86" w:rsidRPr="002F6D71" w:rsidRDefault="00280B86" w:rsidP="00306002">
      <w:pPr>
        <w:jc w:val="center"/>
        <w:rPr>
          <w:rFonts w:cstheme="minorHAnsi"/>
          <w:sz w:val="22"/>
        </w:rPr>
      </w:pPr>
    </w:p>
    <w:p w14:paraId="5CAD51F3" w14:textId="77777777" w:rsidR="00170651" w:rsidRPr="002F6D71" w:rsidRDefault="00170651" w:rsidP="00306002">
      <w:pPr>
        <w:jc w:val="center"/>
        <w:rPr>
          <w:rFonts w:cstheme="minorHAnsi"/>
          <w:sz w:val="22"/>
        </w:rPr>
      </w:pPr>
    </w:p>
    <w:p w14:paraId="77717538" w14:textId="55B3C464" w:rsidR="00170651" w:rsidRPr="002F6D71" w:rsidRDefault="00170651" w:rsidP="00306002">
      <w:pPr>
        <w:jc w:val="center"/>
        <w:rPr>
          <w:rFonts w:cstheme="minorHAnsi"/>
          <w:sz w:val="22"/>
        </w:rPr>
      </w:pPr>
    </w:p>
    <w:p w14:paraId="255BA4A5" w14:textId="77777777" w:rsidR="00170651" w:rsidRPr="002F6D71" w:rsidRDefault="00170651" w:rsidP="00306002">
      <w:pPr>
        <w:jc w:val="center"/>
        <w:rPr>
          <w:rFonts w:cstheme="minorHAnsi"/>
          <w:sz w:val="22"/>
        </w:rPr>
      </w:pPr>
    </w:p>
    <w:p w14:paraId="5A771B44" w14:textId="1113DB0F" w:rsidR="00280B86" w:rsidRPr="002F6D71" w:rsidRDefault="00280B86" w:rsidP="00306002">
      <w:pPr>
        <w:jc w:val="center"/>
        <w:rPr>
          <w:rFonts w:cstheme="minorHAnsi"/>
          <w:sz w:val="22"/>
        </w:rPr>
      </w:pPr>
    </w:p>
    <w:p w14:paraId="0454CD45" w14:textId="71CF4A63" w:rsidR="002F6D71" w:rsidRDefault="002F6D71" w:rsidP="00306002">
      <w:pPr>
        <w:jc w:val="center"/>
        <w:rPr>
          <w:rFonts w:cstheme="minorHAnsi"/>
          <w:sz w:val="22"/>
        </w:rPr>
      </w:pPr>
    </w:p>
    <w:p w14:paraId="53DBB24E" w14:textId="77777777" w:rsidR="002F6D71" w:rsidRDefault="002F6D71" w:rsidP="00306002">
      <w:pPr>
        <w:jc w:val="center"/>
        <w:rPr>
          <w:rFonts w:cstheme="minorHAnsi"/>
          <w:sz w:val="22"/>
        </w:rPr>
      </w:pPr>
    </w:p>
    <w:p w14:paraId="6F2EB658" w14:textId="77777777" w:rsidR="002F6D71" w:rsidRDefault="002F6D71" w:rsidP="00306002">
      <w:pPr>
        <w:jc w:val="center"/>
        <w:rPr>
          <w:rFonts w:cstheme="minorHAnsi"/>
          <w:sz w:val="22"/>
        </w:rPr>
      </w:pPr>
    </w:p>
    <w:p w14:paraId="684EC4E7" w14:textId="77777777" w:rsidR="002F6D71" w:rsidRDefault="002F6D71" w:rsidP="00306002">
      <w:pPr>
        <w:jc w:val="center"/>
        <w:rPr>
          <w:rFonts w:cstheme="minorHAnsi"/>
          <w:sz w:val="22"/>
        </w:rPr>
      </w:pPr>
    </w:p>
    <w:p w14:paraId="40BC2DC6" w14:textId="77777777" w:rsidR="002F6D71" w:rsidRDefault="002F6D71" w:rsidP="00306002">
      <w:pPr>
        <w:jc w:val="center"/>
        <w:rPr>
          <w:rFonts w:cstheme="minorHAnsi"/>
          <w:sz w:val="52"/>
          <w:szCs w:val="52"/>
        </w:rPr>
      </w:pPr>
    </w:p>
    <w:p w14:paraId="3DE34785" w14:textId="238499AB" w:rsidR="00D077E9" w:rsidRPr="003214DF" w:rsidRDefault="00306002" w:rsidP="00306002">
      <w:pPr>
        <w:jc w:val="center"/>
        <w:rPr>
          <w:rFonts w:cstheme="minorHAnsi"/>
          <w:b/>
          <w:bCs/>
          <w:sz w:val="52"/>
          <w:szCs w:val="52"/>
        </w:rPr>
      </w:pPr>
      <w:r w:rsidRPr="003214DF">
        <w:rPr>
          <w:rFonts w:cstheme="minorHAnsi"/>
          <w:b/>
          <w:bCs/>
          <w:sz w:val="52"/>
          <w:szCs w:val="52"/>
        </w:rPr>
        <w:t xml:space="preserve">FICHE PROJET </w:t>
      </w:r>
      <w:r w:rsidR="0063085F">
        <w:rPr>
          <w:rFonts w:cstheme="minorHAnsi"/>
          <w:b/>
          <w:bCs/>
          <w:sz w:val="52"/>
          <w:szCs w:val="52"/>
        </w:rPr>
        <w:t>COMMUNICATION</w:t>
      </w:r>
    </w:p>
    <w:p w14:paraId="43E7AF54" w14:textId="77777777" w:rsidR="002F6D71" w:rsidRDefault="002F6D71" w:rsidP="003949BC">
      <w:pPr>
        <w:jc w:val="center"/>
        <w:rPr>
          <w:rFonts w:cstheme="minorHAnsi"/>
          <w:b/>
          <w:bCs/>
          <w:i/>
          <w:iCs/>
          <w:sz w:val="22"/>
          <w:highlight w:val="yellow"/>
        </w:rPr>
      </w:pPr>
    </w:p>
    <w:p w14:paraId="480B3F3B" w14:textId="493F2386" w:rsidR="003949BC" w:rsidRPr="002F6D71" w:rsidRDefault="003949BC" w:rsidP="003949BC">
      <w:pPr>
        <w:jc w:val="center"/>
        <w:rPr>
          <w:rFonts w:cstheme="minorHAnsi"/>
          <w:b/>
          <w:bCs/>
          <w:i/>
          <w:iCs/>
          <w:sz w:val="22"/>
          <w:highlight w:val="yellow"/>
        </w:rPr>
      </w:pPr>
      <w:r w:rsidRPr="002F6D71">
        <w:rPr>
          <w:rFonts w:cstheme="minorHAnsi"/>
          <w:b/>
          <w:bCs/>
          <w:i/>
          <w:iCs/>
          <w:sz w:val="22"/>
          <w:highlight w:val="yellow"/>
        </w:rPr>
        <w:t xml:space="preserve">LIBELLE </w:t>
      </w:r>
      <w:r w:rsidR="0063085F">
        <w:rPr>
          <w:rFonts w:cstheme="minorHAnsi"/>
          <w:b/>
          <w:bCs/>
          <w:i/>
          <w:iCs/>
          <w:sz w:val="22"/>
          <w:highlight w:val="yellow"/>
        </w:rPr>
        <w:t>DU PROJET</w:t>
      </w:r>
    </w:p>
    <w:p w14:paraId="0AC03B0E" w14:textId="728AF028" w:rsidR="00893183" w:rsidRPr="002F6D71" w:rsidRDefault="00893183" w:rsidP="003949BC">
      <w:pPr>
        <w:jc w:val="center"/>
        <w:rPr>
          <w:rFonts w:cstheme="minorHAnsi"/>
          <w:b/>
          <w:bCs/>
          <w:i/>
          <w:iCs/>
          <w:sz w:val="22"/>
        </w:rPr>
      </w:pPr>
      <w:r w:rsidRPr="002F6D71">
        <w:rPr>
          <w:rFonts w:cstheme="minorHAnsi"/>
          <w:b/>
          <w:bCs/>
          <w:i/>
          <w:iCs/>
          <w:sz w:val="22"/>
          <w:highlight w:val="yellow"/>
        </w:rPr>
        <w:t>Site Natura 2000 CODE FR + Nom</w:t>
      </w:r>
    </w:p>
    <w:p w14:paraId="50EAC36E" w14:textId="77777777" w:rsidR="00893183" w:rsidRPr="002F6D71" w:rsidRDefault="00893183" w:rsidP="003949BC">
      <w:pPr>
        <w:jc w:val="center"/>
        <w:rPr>
          <w:rFonts w:cstheme="minorHAnsi"/>
          <w:b/>
          <w:bCs/>
          <w:i/>
          <w:iCs/>
          <w:sz w:val="22"/>
        </w:rPr>
      </w:pPr>
    </w:p>
    <w:p w14:paraId="628E1E6C" w14:textId="77777777" w:rsidR="00170651" w:rsidRPr="002F6D71" w:rsidRDefault="00170651" w:rsidP="00F246B6">
      <w:pPr>
        <w:rPr>
          <w:rFonts w:cstheme="minorHAnsi"/>
          <w:b/>
          <w:bCs/>
          <w:i/>
          <w:iCs/>
          <w:sz w:val="22"/>
        </w:rPr>
      </w:pPr>
    </w:p>
    <w:p w14:paraId="0ACC8BB6" w14:textId="32CA37DC" w:rsidR="00457478" w:rsidRPr="002F6D71" w:rsidRDefault="00457478" w:rsidP="00306002">
      <w:pPr>
        <w:spacing w:after="200"/>
        <w:rPr>
          <w:rFonts w:cstheme="minorHAnsi"/>
          <w:sz w:val="22"/>
        </w:rPr>
      </w:pPr>
      <w:bookmarkStart w:id="1" w:name="_Hlk185595268"/>
      <w:bookmarkEnd w:id="1"/>
      <w:r w:rsidRPr="002F6D71">
        <w:rPr>
          <w:rFonts w:cstheme="minorHAnsi"/>
          <w:sz w:val="22"/>
        </w:rPr>
        <w:t>La fiche projet permet de faciliter les échanges techniques avec l’autorité administrative, ainsi que les échanges sur les questions budgétaires (anticipation des besoins) avec la Région, qui est autorité de gestion</w:t>
      </w:r>
    </w:p>
    <w:p w14:paraId="179F3D63" w14:textId="4F849D62" w:rsidR="00457478" w:rsidRPr="002F6D71" w:rsidRDefault="002F6D71" w:rsidP="00306002">
      <w:pPr>
        <w:spacing w:after="200"/>
        <w:rPr>
          <w:rFonts w:cstheme="minorHAnsi"/>
          <w:sz w:val="22"/>
        </w:rPr>
      </w:pPr>
      <w:r w:rsidRPr="002F6D71">
        <w:rPr>
          <w:rFonts w:cs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707411" behindDoc="0" locked="0" layoutInCell="1" allowOverlap="1" wp14:anchorId="57566492" wp14:editId="5CBBE532">
                <wp:simplePos x="0" y="0"/>
                <wp:positionH relativeFrom="margin">
                  <wp:align>right</wp:align>
                </wp:positionH>
                <wp:positionV relativeFrom="paragraph">
                  <wp:posOffset>15240</wp:posOffset>
                </wp:positionV>
                <wp:extent cx="6362700" cy="1238250"/>
                <wp:effectExtent l="0" t="0" r="0" b="0"/>
                <wp:wrapNone/>
                <wp:docPr id="508106558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62700" cy="123825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F8CD4F" w14:textId="77777777" w:rsidR="002F6D71" w:rsidRPr="003214DF" w:rsidRDefault="002F6D71" w:rsidP="002F6D71">
                            <w:pPr>
                              <w:spacing w:line="240" w:lineRule="auto"/>
                              <w:rPr>
                                <w:rFonts w:cstheme="minorHAnsi"/>
                                <w:iCs/>
                                <w:color w:val="FFFFFF" w:themeColor="background1"/>
                                <w:sz w:val="22"/>
                              </w:rPr>
                            </w:pPr>
                            <w:r w:rsidRPr="003214DF">
                              <w:rPr>
                                <w:rFonts w:cstheme="minorHAnsi"/>
                                <w:iCs/>
                                <w:color w:val="FFFFFF" w:themeColor="background1"/>
                                <w:sz w:val="22"/>
                              </w:rPr>
                              <w:t>A noter :</w:t>
                            </w:r>
                          </w:p>
                          <w:p w14:paraId="3E3C3BBA" w14:textId="1ACD0ABC" w:rsidR="008540B1" w:rsidRDefault="0063085F" w:rsidP="008540B1">
                            <w:pPr>
                              <w:spacing w:line="240" w:lineRule="auto"/>
                              <w:rPr>
                                <w:rFonts w:cstheme="minorHAnsi"/>
                                <w:color w:val="FFFFFF" w:themeColor="background1"/>
                                <w:sz w:val="22"/>
                              </w:rPr>
                            </w:pPr>
                            <w:r>
                              <w:rPr>
                                <w:rFonts w:cstheme="minorHAnsi"/>
                                <w:color w:val="FFFFFF" w:themeColor="background1"/>
                                <w:sz w:val="22"/>
                              </w:rPr>
                              <w:t xml:space="preserve">- </w:t>
                            </w:r>
                            <w:r w:rsidR="008540B1" w:rsidRPr="008540B1">
                              <w:rPr>
                                <w:rFonts w:cstheme="minorHAnsi"/>
                                <w:color w:val="FFFFFF" w:themeColor="background1"/>
                                <w:sz w:val="22"/>
                              </w:rPr>
                              <w:t xml:space="preserve">Il est obligatoire de présenter les supports de communication à </w:t>
                            </w:r>
                            <w:r w:rsidR="008540B1">
                              <w:rPr>
                                <w:rFonts w:cstheme="minorHAnsi"/>
                                <w:color w:val="FFFFFF" w:themeColor="background1"/>
                                <w:sz w:val="22"/>
                              </w:rPr>
                              <w:t>l’autorité administrative</w:t>
                            </w:r>
                            <w:r w:rsidR="008540B1" w:rsidRPr="008540B1">
                              <w:rPr>
                                <w:rFonts w:cstheme="minorHAnsi"/>
                                <w:color w:val="FFFFFF" w:themeColor="background1"/>
                                <w:sz w:val="22"/>
                              </w:rPr>
                              <w:t xml:space="preserve"> avant de les </w:t>
                            </w:r>
                            <w:r w:rsidR="00BE2ABE">
                              <w:rPr>
                                <w:rFonts w:cstheme="minorHAnsi"/>
                                <w:color w:val="FFFFFF" w:themeColor="background1"/>
                                <w:sz w:val="22"/>
                              </w:rPr>
                              <w:t>fabriquer</w:t>
                            </w:r>
                            <w:r w:rsidR="008540B1" w:rsidRPr="008540B1">
                              <w:rPr>
                                <w:rFonts w:cstheme="minorHAnsi"/>
                                <w:color w:val="FFFFFF" w:themeColor="background1"/>
                                <w:sz w:val="22"/>
                              </w:rPr>
                              <w:t xml:space="preserve"> ou de les poser définitivement.</w:t>
                            </w:r>
                          </w:p>
                          <w:p w14:paraId="1A39A0EF" w14:textId="1681B7CF" w:rsidR="002F6D71" w:rsidRPr="003214DF" w:rsidRDefault="002F6D71" w:rsidP="008540B1">
                            <w:pPr>
                              <w:spacing w:line="240" w:lineRule="auto"/>
                              <w:rPr>
                                <w:rFonts w:cstheme="minorHAnsi"/>
                                <w:color w:val="FFFFFF" w:themeColor="background1"/>
                                <w:sz w:val="22"/>
                              </w:rPr>
                            </w:pPr>
                            <w:r w:rsidRPr="003214DF">
                              <w:rPr>
                                <w:rFonts w:cstheme="minorHAnsi"/>
                                <w:color w:val="FFFFFF" w:themeColor="background1"/>
                                <w:sz w:val="22"/>
                              </w:rPr>
                              <w:t>-</w:t>
                            </w:r>
                            <w:r w:rsidR="003214DF">
                              <w:rPr>
                                <w:rFonts w:cstheme="minorHAnsi"/>
                                <w:color w:val="FFFFFF" w:themeColor="background1"/>
                                <w:sz w:val="22"/>
                              </w:rPr>
                              <w:t xml:space="preserve"> </w:t>
                            </w:r>
                            <w:r w:rsidRPr="003214DF">
                              <w:rPr>
                                <w:rFonts w:cstheme="minorHAnsi"/>
                                <w:color w:val="FFFFFF" w:themeColor="background1"/>
                                <w:sz w:val="22"/>
                              </w:rPr>
                              <w:t>Tous les livrables financés par la Région et l’Union européenne doivent comporter le logo de la programmation FEADER disponible sur le sharepoint.</w:t>
                            </w:r>
                            <w:r w:rsidR="00BE2ABE">
                              <w:rPr>
                                <w:rFonts w:cstheme="minorHAnsi"/>
                                <w:color w:val="FFFFFF" w:themeColor="background1"/>
                                <w:sz w:val="22"/>
                              </w:rPr>
                              <w:t xml:space="preserve"> Toute publicité absente ou non conforme expose la collectivité à des pénalités financières.</w:t>
                            </w:r>
                          </w:p>
                          <w:p w14:paraId="67319B5B" w14:textId="77777777" w:rsidR="002F6D71" w:rsidRPr="002F6D71" w:rsidRDefault="002F6D71" w:rsidP="0045747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color w:val="FFFFFF" w:themeColor="background1"/>
                                <w:sz w:val="2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566492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449.8pt;margin-top:1.2pt;width:501pt;height:97.5pt;z-index:251707411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" fillcolor="#34aba2 [3206]" stroked="f">
                <v:textbox>
                  <w:txbxContent>
                    <w:p w14:paraId="18F8CD4F" w14:textId="77777777" w:rsidR="002F6D71" w:rsidRPr="003214DF" w:rsidRDefault="002F6D71" w:rsidP="002F6D71">
                      <w:pPr>
                        <w:spacing w:line="240" w:lineRule="auto"/>
                        <w:rPr>
                          <w:rFonts w:cstheme="minorHAnsi"/>
                          <w:iCs/>
                          <w:color w:val="FFFFFF" w:themeColor="background1"/>
                          <w:sz w:val="22"/>
                        </w:rPr>
                      </w:pPr>
                      <w:r w:rsidRPr="003214DF">
                        <w:rPr>
                          <w:rFonts w:cstheme="minorHAnsi"/>
                          <w:iCs/>
                          <w:color w:val="FFFFFF" w:themeColor="background1"/>
                          <w:sz w:val="22"/>
                        </w:rPr>
                        <w:t>A noter :</w:t>
                      </w:r>
                    </w:p>
                    <w:p w14:paraId="3E3C3BBA" w14:textId="1ACD0ABC" w:rsidR="008540B1" w:rsidRDefault="0063085F" w:rsidP="008540B1">
                      <w:pPr>
                        <w:spacing w:line="240" w:lineRule="auto"/>
                        <w:rPr>
                          <w:rFonts w:cstheme="minorHAnsi"/>
                          <w:color w:val="FFFFFF" w:themeColor="background1"/>
                          <w:sz w:val="22"/>
                        </w:rPr>
                      </w:pPr>
                      <w:r>
                        <w:rPr>
                          <w:rFonts w:cstheme="minorHAnsi"/>
                          <w:color w:val="FFFFFF" w:themeColor="background1"/>
                          <w:sz w:val="22"/>
                        </w:rPr>
                        <w:t xml:space="preserve">- </w:t>
                      </w:r>
                      <w:r w:rsidR="008540B1" w:rsidRPr="008540B1">
                        <w:rPr>
                          <w:rFonts w:cstheme="minorHAnsi"/>
                          <w:color w:val="FFFFFF" w:themeColor="background1"/>
                          <w:sz w:val="22"/>
                        </w:rPr>
                        <w:t xml:space="preserve">Il est obligatoire de présenter les supports de communication à </w:t>
                      </w:r>
                      <w:r w:rsidR="008540B1">
                        <w:rPr>
                          <w:rFonts w:cstheme="minorHAnsi"/>
                          <w:color w:val="FFFFFF" w:themeColor="background1"/>
                          <w:sz w:val="22"/>
                        </w:rPr>
                        <w:t>l’autorité administrative</w:t>
                      </w:r>
                      <w:r w:rsidR="008540B1" w:rsidRPr="008540B1">
                        <w:rPr>
                          <w:rFonts w:cstheme="minorHAnsi"/>
                          <w:color w:val="FFFFFF" w:themeColor="background1"/>
                          <w:sz w:val="22"/>
                        </w:rPr>
                        <w:t xml:space="preserve"> avant de les </w:t>
                      </w:r>
                      <w:r w:rsidR="00BE2ABE">
                        <w:rPr>
                          <w:rFonts w:cstheme="minorHAnsi"/>
                          <w:color w:val="FFFFFF" w:themeColor="background1"/>
                          <w:sz w:val="22"/>
                        </w:rPr>
                        <w:t>fabriquer</w:t>
                      </w:r>
                      <w:r w:rsidR="008540B1" w:rsidRPr="008540B1">
                        <w:rPr>
                          <w:rFonts w:cstheme="minorHAnsi"/>
                          <w:color w:val="FFFFFF" w:themeColor="background1"/>
                          <w:sz w:val="22"/>
                        </w:rPr>
                        <w:t xml:space="preserve"> ou de les poser définitivement.</w:t>
                      </w:r>
                    </w:p>
                    <w:p w14:paraId="1A39A0EF" w14:textId="1681B7CF" w:rsidR="002F6D71" w:rsidRPr="003214DF" w:rsidRDefault="002F6D71" w:rsidP="008540B1">
                      <w:pPr>
                        <w:spacing w:line="240" w:lineRule="auto"/>
                        <w:rPr>
                          <w:rFonts w:cstheme="minorHAnsi"/>
                          <w:color w:val="FFFFFF" w:themeColor="background1"/>
                          <w:sz w:val="22"/>
                        </w:rPr>
                      </w:pPr>
                      <w:r w:rsidRPr="003214DF">
                        <w:rPr>
                          <w:rFonts w:cstheme="minorHAnsi"/>
                          <w:color w:val="FFFFFF" w:themeColor="background1"/>
                          <w:sz w:val="22"/>
                        </w:rPr>
                        <w:t>-</w:t>
                      </w:r>
                      <w:r w:rsidR="003214DF">
                        <w:rPr>
                          <w:rFonts w:cstheme="minorHAnsi"/>
                          <w:color w:val="FFFFFF" w:themeColor="background1"/>
                          <w:sz w:val="22"/>
                        </w:rPr>
                        <w:t xml:space="preserve"> </w:t>
                      </w:r>
                      <w:r w:rsidRPr="003214DF">
                        <w:rPr>
                          <w:rFonts w:cstheme="minorHAnsi"/>
                          <w:color w:val="FFFFFF" w:themeColor="background1"/>
                          <w:sz w:val="22"/>
                        </w:rPr>
                        <w:t>Tous les livrables financés par la Région et l’Union européenne doivent comporter le logo de la programmation FEADER disponible sur le sharepoint.</w:t>
                      </w:r>
                      <w:r w:rsidR="00BE2ABE">
                        <w:rPr>
                          <w:rFonts w:cstheme="minorHAnsi"/>
                          <w:color w:val="FFFFFF" w:themeColor="background1"/>
                          <w:sz w:val="22"/>
                        </w:rPr>
                        <w:t xml:space="preserve"> Toute publicité absente ou non conforme expose la collectivité à des pénalités financières.</w:t>
                      </w:r>
                    </w:p>
                    <w:p w14:paraId="67319B5B" w14:textId="77777777" w:rsidR="002F6D71" w:rsidRPr="002F6D71" w:rsidRDefault="002F6D71" w:rsidP="00457478">
                      <w:pPr>
                        <w:rPr>
                          <w:rFonts w:ascii="Arial" w:hAnsi="Arial" w:cs="Arial"/>
                          <w:b/>
                          <w:bCs/>
                          <w:iCs/>
                          <w:color w:val="FFFFFF" w:themeColor="background1"/>
                          <w:sz w:val="22"/>
                          <w:u w:val="sing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E3C6904" w14:textId="02270D34" w:rsidR="00457478" w:rsidRPr="002F6D71" w:rsidRDefault="00457478" w:rsidP="00306002">
      <w:pPr>
        <w:spacing w:after="200"/>
        <w:rPr>
          <w:rFonts w:cstheme="minorHAnsi"/>
          <w:sz w:val="22"/>
        </w:rPr>
      </w:pPr>
    </w:p>
    <w:p w14:paraId="396B251E" w14:textId="77777777" w:rsidR="002F6D71" w:rsidRDefault="002F6D71" w:rsidP="00306002">
      <w:pPr>
        <w:spacing w:after="200"/>
        <w:rPr>
          <w:rFonts w:cstheme="minorHAnsi"/>
          <w:sz w:val="22"/>
        </w:rPr>
      </w:pPr>
    </w:p>
    <w:p w14:paraId="55CFC735" w14:textId="77777777" w:rsidR="00CD1D56" w:rsidRPr="002F6D71" w:rsidRDefault="00CD1D56" w:rsidP="00CD1D56">
      <w:pPr>
        <w:rPr>
          <w:rFonts w:cstheme="minorHAnsi"/>
          <w:b/>
          <w:bCs/>
          <w:iCs/>
          <w:color w:val="000000"/>
          <w:sz w:val="22"/>
        </w:rPr>
      </w:pPr>
    </w:p>
    <w:p w14:paraId="6E0348C5" w14:textId="77777777" w:rsidR="003214DF" w:rsidRPr="002F6D71" w:rsidRDefault="003214DF" w:rsidP="00CD1D56">
      <w:pPr>
        <w:rPr>
          <w:rFonts w:cstheme="minorHAnsi"/>
          <w:sz w:val="22"/>
        </w:rPr>
      </w:pPr>
    </w:p>
    <w:tbl>
      <w:tblPr>
        <w:tblpPr w:leftFromText="141" w:rightFromText="141" w:vertAnchor="text" w:horzAnchor="margin" w:tblpY="54"/>
        <w:tblW w:w="10065" w:type="dxa"/>
        <w:tblLayout w:type="fixed"/>
        <w:tblLook w:val="0000" w:firstRow="0" w:lastRow="0" w:firstColumn="0" w:lastColumn="0" w:noHBand="0" w:noVBand="0"/>
      </w:tblPr>
      <w:tblGrid>
        <w:gridCol w:w="6379"/>
        <w:gridCol w:w="3686"/>
      </w:tblGrid>
      <w:tr w:rsidR="002F6D71" w:rsidRPr="002F6D71" w14:paraId="2204FDD9" w14:textId="77777777" w:rsidTr="002F6D71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BA5605" w14:textId="77777777" w:rsidR="002F6D71" w:rsidRPr="002F6D71" w:rsidRDefault="002F6D71" w:rsidP="002F6D71">
            <w:pPr>
              <w:rPr>
                <w:rFonts w:cstheme="minorHAnsi"/>
                <w:sz w:val="22"/>
              </w:rPr>
            </w:pPr>
            <w:r w:rsidRPr="002F6D71">
              <w:rPr>
                <w:rFonts w:cstheme="minorHAnsi"/>
                <w:sz w:val="22"/>
              </w:rPr>
              <w:t xml:space="preserve">Fiche renseignée par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2E7D6" w14:textId="77777777" w:rsidR="002F6D71" w:rsidRPr="002F6D71" w:rsidRDefault="002F6D71" w:rsidP="002F6D71">
            <w:pPr>
              <w:snapToGrid w:val="0"/>
              <w:rPr>
                <w:rFonts w:cstheme="minorHAnsi"/>
                <w:sz w:val="22"/>
              </w:rPr>
            </w:pPr>
          </w:p>
        </w:tc>
      </w:tr>
      <w:tr w:rsidR="002F6D71" w:rsidRPr="002F6D71" w14:paraId="4F3368A6" w14:textId="77777777" w:rsidTr="002F6D71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8B201C" w14:textId="77777777" w:rsidR="002F6D71" w:rsidRPr="002F6D71" w:rsidRDefault="002F6D71" w:rsidP="002F6D71">
            <w:pPr>
              <w:rPr>
                <w:rFonts w:cstheme="minorHAnsi"/>
                <w:sz w:val="22"/>
              </w:rPr>
            </w:pPr>
            <w:r w:rsidRPr="002F6D71">
              <w:rPr>
                <w:rFonts w:cstheme="minorHAnsi"/>
                <w:sz w:val="22"/>
              </w:rPr>
              <w:t xml:space="preserve">Version et date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BA770" w14:textId="77777777" w:rsidR="002F6D71" w:rsidRPr="002F6D71" w:rsidRDefault="002F6D71" w:rsidP="002F6D71">
            <w:pPr>
              <w:snapToGrid w:val="0"/>
              <w:rPr>
                <w:rFonts w:cstheme="minorHAnsi"/>
                <w:sz w:val="22"/>
              </w:rPr>
            </w:pPr>
          </w:p>
        </w:tc>
      </w:tr>
      <w:tr w:rsidR="002F6D71" w:rsidRPr="002F6D71" w14:paraId="5AEDA0A4" w14:textId="77777777" w:rsidTr="002F6D71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4296E7" w14:textId="77777777" w:rsidR="002F6D71" w:rsidRPr="002F6D71" w:rsidRDefault="002F6D71" w:rsidP="002F6D71">
            <w:pPr>
              <w:rPr>
                <w:rFonts w:cstheme="minorHAnsi"/>
                <w:sz w:val="22"/>
              </w:rPr>
            </w:pPr>
            <w:r w:rsidRPr="002F6D71">
              <w:rPr>
                <w:rFonts w:cstheme="minorHAnsi"/>
                <w:sz w:val="22"/>
              </w:rPr>
              <w:t xml:space="preserve">Structure animatrice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3D34A" w14:textId="77777777" w:rsidR="002F6D71" w:rsidRPr="002F6D71" w:rsidRDefault="002F6D71" w:rsidP="002F6D71">
            <w:pPr>
              <w:snapToGrid w:val="0"/>
              <w:rPr>
                <w:rFonts w:cstheme="minorHAnsi"/>
                <w:sz w:val="22"/>
              </w:rPr>
            </w:pPr>
          </w:p>
        </w:tc>
      </w:tr>
      <w:tr w:rsidR="002F6D71" w:rsidRPr="002F6D71" w14:paraId="3BBEFEC7" w14:textId="77777777" w:rsidTr="002F6D71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388D7D" w14:textId="77777777" w:rsidR="002F6D71" w:rsidRPr="002F6D71" w:rsidRDefault="002F6D71" w:rsidP="002F6D71">
            <w:pPr>
              <w:rPr>
                <w:rFonts w:cstheme="minorHAnsi"/>
                <w:sz w:val="22"/>
              </w:rPr>
            </w:pPr>
            <w:r w:rsidRPr="002F6D71">
              <w:rPr>
                <w:rFonts w:cstheme="minorHAnsi"/>
                <w:sz w:val="22"/>
              </w:rPr>
              <w:t xml:space="preserve">Date d'échéance de la convention d'animation N2000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8F36A" w14:textId="77777777" w:rsidR="002F6D71" w:rsidRPr="002F6D71" w:rsidRDefault="002F6D71" w:rsidP="002F6D71">
            <w:pPr>
              <w:snapToGrid w:val="0"/>
              <w:rPr>
                <w:rFonts w:cstheme="minorHAnsi"/>
                <w:sz w:val="22"/>
              </w:rPr>
            </w:pPr>
          </w:p>
        </w:tc>
      </w:tr>
      <w:tr w:rsidR="002F6D71" w:rsidRPr="002F6D71" w14:paraId="3D67B666" w14:textId="77777777" w:rsidTr="002F6D71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1735F4" w14:textId="77777777" w:rsidR="002F6D71" w:rsidRDefault="002F6D71" w:rsidP="002F6D71">
            <w:pPr>
              <w:rPr>
                <w:rFonts w:cstheme="minorHAnsi"/>
                <w:sz w:val="22"/>
              </w:rPr>
            </w:pPr>
            <w:r w:rsidRPr="002F6D71">
              <w:rPr>
                <w:rFonts w:cstheme="minorHAnsi"/>
                <w:sz w:val="22"/>
              </w:rPr>
              <w:t xml:space="preserve">Des devis ont-ils été déjà obtenus pour cette prestation ? </w:t>
            </w:r>
          </w:p>
          <w:p w14:paraId="12C7791C" w14:textId="26432CB7" w:rsidR="002F6D71" w:rsidRPr="002F6D71" w:rsidRDefault="002F6D71" w:rsidP="002F6D71">
            <w:pPr>
              <w:rPr>
                <w:rFonts w:cstheme="minorHAnsi"/>
                <w:sz w:val="22"/>
              </w:rPr>
            </w:pPr>
            <w:r w:rsidRPr="002F6D71">
              <w:rPr>
                <w:rFonts w:cstheme="minorHAnsi"/>
                <w:sz w:val="22"/>
              </w:rPr>
              <w:t>(si oui, préciser les montants)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DE285" w14:textId="77777777" w:rsidR="002F6D71" w:rsidRPr="002F6D71" w:rsidRDefault="002F6D71" w:rsidP="002F6D71">
            <w:pPr>
              <w:snapToGrid w:val="0"/>
              <w:rPr>
                <w:rFonts w:cstheme="minorHAnsi"/>
                <w:sz w:val="22"/>
              </w:rPr>
            </w:pPr>
          </w:p>
        </w:tc>
      </w:tr>
    </w:tbl>
    <w:p w14:paraId="7912840F" w14:textId="77777777" w:rsidR="00170651" w:rsidRPr="002F6D71" w:rsidRDefault="00170651" w:rsidP="00CD1D56">
      <w:pPr>
        <w:rPr>
          <w:rFonts w:cstheme="minorHAnsi"/>
          <w:sz w:val="22"/>
        </w:rPr>
      </w:pPr>
    </w:p>
    <w:p w14:paraId="20487005" w14:textId="77777777" w:rsidR="00F95B7F" w:rsidRDefault="00F95B7F" w:rsidP="00476DEA">
      <w:pPr>
        <w:rPr>
          <w:rFonts w:cstheme="minorHAnsi"/>
          <w:b/>
          <w:bCs/>
          <w:sz w:val="22"/>
          <w:u w:val="single"/>
        </w:rPr>
      </w:pPr>
    </w:p>
    <w:p w14:paraId="56A1B1D0" w14:textId="77777777" w:rsidR="00F95B7F" w:rsidRDefault="00F95B7F" w:rsidP="00476DEA">
      <w:pPr>
        <w:rPr>
          <w:rFonts w:cstheme="minorHAnsi"/>
          <w:b/>
          <w:bCs/>
          <w:sz w:val="22"/>
          <w:u w:val="single"/>
        </w:rPr>
      </w:pPr>
    </w:p>
    <w:p w14:paraId="1E2BFDC8" w14:textId="77777777" w:rsidR="00F95B7F" w:rsidRDefault="00F95B7F" w:rsidP="00476DEA">
      <w:pPr>
        <w:rPr>
          <w:rFonts w:cstheme="minorHAnsi"/>
          <w:b/>
          <w:bCs/>
          <w:sz w:val="22"/>
          <w:u w:val="single"/>
        </w:rPr>
      </w:pPr>
    </w:p>
    <w:p w14:paraId="7FDCF86D" w14:textId="77777777" w:rsidR="00F95B7F" w:rsidRDefault="00F95B7F" w:rsidP="00476DEA">
      <w:pPr>
        <w:rPr>
          <w:rFonts w:cstheme="minorHAnsi"/>
          <w:b/>
          <w:bCs/>
          <w:sz w:val="22"/>
          <w:u w:val="single"/>
        </w:rPr>
      </w:pPr>
    </w:p>
    <w:p w14:paraId="17EFA8C3" w14:textId="77777777" w:rsidR="00F95B7F" w:rsidRDefault="00F95B7F" w:rsidP="00476DEA">
      <w:pPr>
        <w:rPr>
          <w:rFonts w:cstheme="minorHAnsi"/>
          <w:b/>
          <w:bCs/>
          <w:sz w:val="22"/>
          <w:u w:val="single"/>
        </w:rPr>
      </w:pPr>
    </w:p>
    <w:p w14:paraId="45213281" w14:textId="77777777" w:rsidR="00F95B7F" w:rsidRDefault="00F95B7F" w:rsidP="00476DEA">
      <w:pPr>
        <w:rPr>
          <w:rFonts w:cstheme="minorHAnsi"/>
          <w:b/>
          <w:bCs/>
          <w:sz w:val="22"/>
          <w:u w:val="single"/>
        </w:rPr>
      </w:pPr>
    </w:p>
    <w:p w14:paraId="50D54386" w14:textId="77777777" w:rsidR="00F95B7F" w:rsidRDefault="00F95B7F" w:rsidP="00476DEA">
      <w:pPr>
        <w:rPr>
          <w:rFonts w:cstheme="minorHAnsi"/>
          <w:b/>
          <w:bCs/>
          <w:sz w:val="22"/>
          <w:u w:val="single"/>
        </w:rPr>
      </w:pPr>
    </w:p>
    <w:p w14:paraId="593336FA" w14:textId="259B45E6" w:rsidR="00476DEA" w:rsidRPr="002F6D71" w:rsidRDefault="00476DEA" w:rsidP="00476DEA">
      <w:pPr>
        <w:rPr>
          <w:rFonts w:cstheme="minorHAnsi"/>
          <w:b/>
          <w:bCs/>
          <w:sz w:val="22"/>
          <w:u w:val="single"/>
        </w:rPr>
      </w:pPr>
      <w:r w:rsidRPr="002F6D71">
        <w:rPr>
          <w:rFonts w:cstheme="minorHAnsi"/>
          <w:b/>
          <w:bCs/>
          <w:sz w:val="22"/>
          <w:u w:val="single"/>
        </w:rPr>
        <w:t xml:space="preserve">Liste des </w:t>
      </w:r>
      <w:r>
        <w:rPr>
          <w:rFonts w:cstheme="minorHAnsi"/>
          <w:b/>
          <w:bCs/>
          <w:sz w:val="22"/>
          <w:u w:val="single"/>
        </w:rPr>
        <w:t>actions de communication financées</w:t>
      </w:r>
      <w:r w:rsidRPr="002F6D71">
        <w:rPr>
          <w:rFonts w:cstheme="minorHAnsi"/>
          <w:b/>
          <w:bCs/>
          <w:sz w:val="22"/>
          <w:u w:val="single"/>
        </w:rPr>
        <w:t xml:space="preserve"> sur le site :</w:t>
      </w:r>
    </w:p>
    <w:p w14:paraId="1CD0EFF0" w14:textId="77777777" w:rsidR="00476DEA" w:rsidRPr="002F6D71" w:rsidRDefault="00476DEA" w:rsidP="00476DEA">
      <w:pPr>
        <w:rPr>
          <w:rFonts w:cstheme="minorHAnsi"/>
          <w:b/>
          <w:bCs/>
          <w:sz w:val="22"/>
          <w:u w:val="single"/>
        </w:rPr>
      </w:pPr>
    </w:p>
    <w:tbl>
      <w:tblPr>
        <w:tblStyle w:val="Grilledutableau"/>
        <w:tblW w:w="10575" w:type="dxa"/>
        <w:tblLook w:val="04A0" w:firstRow="1" w:lastRow="0" w:firstColumn="1" w:lastColumn="0" w:noHBand="0" w:noVBand="1"/>
      </w:tblPr>
      <w:tblGrid>
        <w:gridCol w:w="1819"/>
        <w:gridCol w:w="1672"/>
        <w:gridCol w:w="1462"/>
        <w:gridCol w:w="1570"/>
        <w:gridCol w:w="1765"/>
        <w:gridCol w:w="2287"/>
      </w:tblGrid>
      <w:tr w:rsidR="00F246B6" w:rsidRPr="002F6D71" w14:paraId="1072C948" w14:textId="77777777" w:rsidTr="00F246B6">
        <w:trPr>
          <w:trHeight w:val="1704"/>
        </w:trPr>
        <w:tc>
          <w:tcPr>
            <w:tcW w:w="1819" w:type="dxa"/>
          </w:tcPr>
          <w:p w14:paraId="169178DF" w14:textId="77777777" w:rsidR="00F246B6" w:rsidRPr="002F6D71" w:rsidRDefault="00F246B6" w:rsidP="000D33BF">
            <w:pPr>
              <w:spacing w:after="200"/>
              <w:jc w:val="center"/>
              <w:rPr>
                <w:rFonts w:cstheme="minorHAnsi"/>
                <w:b/>
                <w:bCs/>
                <w:color w:val="278079" w:themeColor="accent6" w:themeShade="BF"/>
                <w:sz w:val="22"/>
                <w:lang w:bidi="fr-FR"/>
              </w:rPr>
            </w:pPr>
            <w:r w:rsidRPr="002F6D71">
              <w:rPr>
                <w:rFonts w:cstheme="minorHAnsi"/>
                <w:b/>
                <w:bCs/>
                <w:color w:val="278079" w:themeColor="accent6" w:themeShade="BF"/>
                <w:sz w:val="22"/>
                <w:lang w:bidi="fr-FR"/>
              </w:rPr>
              <w:t>Année de réalisation</w:t>
            </w:r>
          </w:p>
        </w:tc>
        <w:tc>
          <w:tcPr>
            <w:tcW w:w="1672" w:type="dxa"/>
          </w:tcPr>
          <w:p w14:paraId="65D6BCB4" w14:textId="77777777" w:rsidR="00F246B6" w:rsidRPr="002F6D71" w:rsidRDefault="00F246B6" w:rsidP="000D33BF">
            <w:pPr>
              <w:spacing w:after="200"/>
              <w:jc w:val="center"/>
              <w:rPr>
                <w:rFonts w:cstheme="minorHAnsi"/>
                <w:b/>
                <w:bCs/>
                <w:color w:val="278079" w:themeColor="accent6" w:themeShade="BF"/>
                <w:sz w:val="22"/>
                <w:lang w:bidi="fr-FR"/>
              </w:rPr>
            </w:pPr>
            <w:r w:rsidRPr="002F6D71">
              <w:rPr>
                <w:rFonts w:cstheme="minorHAnsi"/>
                <w:b/>
                <w:bCs/>
                <w:color w:val="278079" w:themeColor="accent6" w:themeShade="BF"/>
                <w:sz w:val="22"/>
                <w:lang w:bidi="fr-FR"/>
              </w:rPr>
              <w:t>Prestataire</w:t>
            </w:r>
          </w:p>
        </w:tc>
        <w:tc>
          <w:tcPr>
            <w:tcW w:w="1462" w:type="dxa"/>
          </w:tcPr>
          <w:p w14:paraId="7A124058" w14:textId="77777777" w:rsidR="00F246B6" w:rsidRPr="002F6D71" w:rsidRDefault="00F246B6" w:rsidP="000D33BF">
            <w:pPr>
              <w:spacing w:after="200"/>
              <w:jc w:val="center"/>
              <w:rPr>
                <w:rFonts w:cstheme="minorHAnsi"/>
                <w:b/>
                <w:bCs/>
                <w:color w:val="278079" w:themeColor="accent6" w:themeShade="BF"/>
                <w:sz w:val="22"/>
                <w:lang w:bidi="fr-FR"/>
              </w:rPr>
            </w:pPr>
            <w:r w:rsidRPr="002F6D71">
              <w:rPr>
                <w:rFonts w:cstheme="minorHAnsi"/>
                <w:b/>
                <w:bCs/>
                <w:color w:val="278079" w:themeColor="accent6" w:themeShade="BF"/>
                <w:sz w:val="22"/>
                <w:lang w:bidi="fr-FR"/>
              </w:rPr>
              <w:t>Libellé</w:t>
            </w:r>
          </w:p>
        </w:tc>
        <w:tc>
          <w:tcPr>
            <w:tcW w:w="1570" w:type="dxa"/>
          </w:tcPr>
          <w:p w14:paraId="68B574DE" w14:textId="77777777" w:rsidR="00F246B6" w:rsidRPr="002F6D71" w:rsidRDefault="00F246B6" w:rsidP="000D33BF">
            <w:pPr>
              <w:spacing w:after="200"/>
              <w:jc w:val="center"/>
              <w:rPr>
                <w:rFonts w:cstheme="minorHAnsi"/>
                <w:b/>
                <w:bCs/>
                <w:color w:val="278079" w:themeColor="accent6" w:themeShade="BF"/>
                <w:sz w:val="22"/>
                <w:lang w:bidi="fr-FR"/>
              </w:rPr>
            </w:pPr>
            <w:r w:rsidRPr="002F6D71">
              <w:rPr>
                <w:rFonts w:cstheme="minorHAnsi"/>
                <w:b/>
                <w:bCs/>
                <w:color w:val="278079" w:themeColor="accent6" w:themeShade="BF"/>
                <w:sz w:val="22"/>
                <w:lang w:bidi="fr-FR"/>
              </w:rPr>
              <w:t>Montant HT</w:t>
            </w:r>
          </w:p>
        </w:tc>
        <w:tc>
          <w:tcPr>
            <w:tcW w:w="1765" w:type="dxa"/>
          </w:tcPr>
          <w:p w14:paraId="14516961" w14:textId="77777777" w:rsidR="00F246B6" w:rsidRPr="002F6D71" w:rsidRDefault="00F246B6" w:rsidP="000D33BF">
            <w:pPr>
              <w:spacing w:after="200"/>
              <w:jc w:val="center"/>
              <w:rPr>
                <w:rFonts w:cstheme="minorHAnsi"/>
                <w:b/>
                <w:bCs/>
                <w:color w:val="278079" w:themeColor="accent6" w:themeShade="BF"/>
                <w:sz w:val="22"/>
                <w:lang w:bidi="fr-FR"/>
              </w:rPr>
            </w:pPr>
            <w:r w:rsidRPr="002F6D71">
              <w:rPr>
                <w:rFonts w:cstheme="minorHAnsi"/>
                <w:b/>
                <w:bCs/>
                <w:color w:val="278079" w:themeColor="accent6" w:themeShade="BF"/>
                <w:sz w:val="22"/>
                <w:lang w:bidi="fr-FR"/>
              </w:rPr>
              <w:t>Financement</w:t>
            </w:r>
          </w:p>
          <w:p w14:paraId="124463F7" w14:textId="77777777" w:rsidR="00F246B6" w:rsidRPr="002F6D71" w:rsidRDefault="00F246B6" w:rsidP="000D33BF">
            <w:pPr>
              <w:spacing w:after="200"/>
              <w:jc w:val="center"/>
              <w:rPr>
                <w:rFonts w:cstheme="minorHAnsi"/>
                <w:b/>
                <w:bCs/>
                <w:color w:val="278079" w:themeColor="accent6" w:themeShade="BF"/>
                <w:sz w:val="22"/>
                <w:lang w:bidi="fr-FR"/>
              </w:rPr>
            </w:pPr>
            <w:r w:rsidRPr="002F6D71">
              <w:rPr>
                <w:rFonts w:cstheme="minorHAnsi"/>
                <w:b/>
                <w:bCs/>
                <w:color w:val="278079" w:themeColor="accent6" w:themeShade="BF"/>
                <w:sz w:val="22"/>
                <w:lang w:bidi="fr-FR"/>
              </w:rPr>
              <w:t>(Natura 2000 ou autres)</w:t>
            </w:r>
          </w:p>
        </w:tc>
        <w:tc>
          <w:tcPr>
            <w:tcW w:w="2287" w:type="dxa"/>
          </w:tcPr>
          <w:p w14:paraId="64BBB745" w14:textId="77777777" w:rsidR="00F246B6" w:rsidRPr="002F6D71" w:rsidRDefault="00F246B6" w:rsidP="000D33BF">
            <w:pPr>
              <w:spacing w:after="200"/>
              <w:jc w:val="center"/>
              <w:rPr>
                <w:rFonts w:cstheme="minorHAnsi"/>
                <w:b/>
                <w:bCs/>
                <w:color w:val="278079" w:themeColor="accent6" w:themeShade="BF"/>
                <w:sz w:val="22"/>
                <w:lang w:bidi="fr-FR"/>
              </w:rPr>
            </w:pPr>
            <w:r w:rsidRPr="002F6D71">
              <w:rPr>
                <w:rFonts w:cstheme="minorHAnsi"/>
                <w:b/>
                <w:bCs/>
                <w:color w:val="278079" w:themeColor="accent6" w:themeShade="BF"/>
                <w:sz w:val="22"/>
                <w:lang w:bidi="fr-FR"/>
              </w:rPr>
              <w:t>Autofinancement par la collectivité le cas échéant</w:t>
            </w:r>
          </w:p>
        </w:tc>
      </w:tr>
      <w:tr w:rsidR="00F246B6" w:rsidRPr="002F6D71" w14:paraId="311C8215" w14:textId="77777777" w:rsidTr="00F246B6">
        <w:trPr>
          <w:trHeight w:val="539"/>
        </w:trPr>
        <w:tc>
          <w:tcPr>
            <w:tcW w:w="1819" w:type="dxa"/>
          </w:tcPr>
          <w:p w14:paraId="1EA08242" w14:textId="77777777" w:rsidR="00F246B6" w:rsidRPr="002F6D71" w:rsidRDefault="00F246B6" w:rsidP="000D33BF">
            <w:pPr>
              <w:spacing w:after="200"/>
              <w:jc w:val="left"/>
              <w:rPr>
                <w:rFonts w:cstheme="minorHAnsi"/>
                <w:sz w:val="22"/>
                <w:lang w:bidi="fr-FR"/>
              </w:rPr>
            </w:pPr>
          </w:p>
        </w:tc>
        <w:tc>
          <w:tcPr>
            <w:tcW w:w="1672" w:type="dxa"/>
          </w:tcPr>
          <w:p w14:paraId="0EB1F32C" w14:textId="77777777" w:rsidR="00F246B6" w:rsidRPr="002F6D71" w:rsidRDefault="00F246B6" w:rsidP="000D33BF">
            <w:pPr>
              <w:spacing w:after="200"/>
              <w:jc w:val="left"/>
              <w:rPr>
                <w:rFonts w:cstheme="minorHAnsi"/>
                <w:sz w:val="22"/>
                <w:lang w:bidi="fr-FR"/>
              </w:rPr>
            </w:pPr>
          </w:p>
        </w:tc>
        <w:tc>
          <w:tcPr>
            <w:tcW w:w="1462" w:type="dxa"/>
          </w:tcPr>
          <w:p w14:paraId="5BCAA69D" w14:textId="77777777" w:rsidR="00F246B6" w:rsidRPr="002F6D71" w:rsidRDefault="00F246B6" w:rsidP="000D33BF">
            <w:pPr>
              <w:spacing w:after="200"/>
              <w:jc w:val="left"/>
              <w:rPr>
                <w:rFonts w:cstheme="minorHAnsi"/>
                <w:sz w:val="22"/>
                <w:lang w:bidi="fr-FR"/>
              </w:rPr>
            </w:pPr>
          </w:p>
        </w:tc>
        <w:tc>
          <w:tcPr>
            <w:tcW w:w="1570" w:type="dxa"/>
          </w:tcPr>
          <w:p w14:paraId="6A09EE1C" w14:textId="77777777" w:rsidR="00F246B6" w:rsidRPr="002F6D71" w:rsidRDefault="00F246B6" w:rsidP="000D33BF">
            <w:pPr>
              <w:spacing w:after="200"/>
              <w:jc w:val="left"/>
              <w:rPr>
                <w:rFonts w:cstheme="minorHAnsi"/>
                <w:sz w:val="22"/>
                <w:lang w:bidi="fr-FR"/>
              </w:rPr>
            </w:pPr>
          </w:p>
        </w:tc>
        <w:tc>
          <w:tcPr>
            <w:tcW w:w="1765" w:type="dxa"/>
          </w:tcPr>
          <w:p w14:paraId="1A008E74" w14:textId="77777777" w:rsidR="00F246B6" w:rsidRPr="002F6D71" w:rsidRDefault="00F246B6" w:rsidP="000D33BF">
            <w:pPr>
              <w:spacing w:after="200"/>
              <w:jc w:val="left"/>
              <w:rPr>
                <w:rFonts w:cstheme="minorHAnsi"/>
                <w:sz w:val="22"/>
                <w:lang w:bidi="fr-FR"/>
              </w:rPr>
            </w:pPr>
          </w:p>
        </w:tc>
        <w:tc>
          <w:tcPr>
            <w:tcW w:w="2287" w:type="dxa"/>
          </w:tcPr>
          <w:p w14:paraId="2265A94C" w14:textId="77777777" w:rsidR="00F246B6" w:rsidRPr="002F6D71" w:rsidRDefault="00F246B6" w:rsidP="000D33BF">
            <w:pPr>
              <w:spacing w:after="200"/>
              <w:jc w:val="left"/>
              <w:rPr>
                <w:rFonts w:cstheme="minorHAnsi"/>
                <w:sz w:val="22"/>
                <w:lang w:bidi="fr-FR"/>
              </w:rPr>
            </w:pPr>
          </w:p>
        </w:tc>
      </w:tr>
      <w:tr w:rsidR="00F246B6" w:rsidRPr="002F6D71" w14:paraId="44552E16" w14:textId="77777777" w:rsidTr="00F246B6">
        <w:trPr>
          <w:trHeight w:val="539"/>
        </w:trPr>
        <w:tc>
          <w:tcPr>
            <w:tcW w:w="1819" w:type="dxa"/>
          </w:tcPr>
          <w:p w14:paraId="2DB71F52" w14:textId="77777777" w:rsidR="00F246B6" w:rsidRPr="002F6D71" w:rsidRDefault="00F246B6" w:rsidP="000D33BF">
            <w:pPr>
              <w:spacing w:after="200"/>
              <w:jc w:val="left"/>
              <w:rPr>
                <w:rFonts w:cstheme="minorHAnsi"/>
                <w:sz w:val="22"/>
                <w:lang w:bidi="fr-FR"/>
              </w:rPr>
            </w:pPr>
          </w:p>
        </w:tc>
        <w:tc>
          <w:tcPr>
            <w:tcW w:w="1672" w:type="dxa"/>
          </w:tcPr>
          <w:p w14:paraId="65394F66" w14:textId="77777777" w:rsidR="00F246B6" w:rsidRPr="002F6D71" w:rsidRDefault="00F246B6" w:rsidP="000D33BF">
            <w:pPr>
              <w:spacing w:after="200"/>
              <w:jc w:val="left"/>
              <w:rPr>
                <w:rFonts w:cstheme="minorHAnsi"/>
                <w:sz w:val="22"/>
                <w:lang w:bidi="fr-FR"/>
              </w:rPr>
            </w:pPr>
          </w:p>
        </w:tc>
        <w:tc>
          <w:tcPr>
            <w:tcW w:w="1462" w:type="dxa"/>
          </w:tcPr>
          <w:p w14:paraId="62A7E840" w14:textId="77777777" w:rsidR="00F246B6" w:rsidRPr="002F6D71" w:rsidRDefault="00F246B6" w:rsidP="000D33BF">
            <w:pPr>
              <w:spacing w:after="200"/>
              <w:jc w:val="left"/>
              <w:rPr>
                <w:rFonts w:cstheme="minorHAnsi"/>
                <w:sz w:val="22"/>
                <w:lang w:bidi="fr-FR"/>
              </w:rPr>
            </w:pPr>
          </w:p>
        </w:tc>
        <w:tc>
          <w:tcPr>
            <w:tcW w:w="1570" w:type="dxa"/>
          </w:tcPr>
          <w:p w14:paraId="4CC3E5E3" w14:textId="77777777" w:rsidR="00F246B6" w:rsidRPr="002F6D71" w:rsidRDefault="00F246B6" w:rsidP="000D33BF">
            <w:pPr>
              <w:spacing w:after="200"/>
              <w:jc w:val="left"/>
              <w:rPr>
                <w:rFonts w:cstheme="minorHAnsi"/>
                <w:sz w:val="22"/>
                <w:lang w:bidi="fr-FR"/>
              </w:rPr>
            </w:pPr>
          </w:p>
        </w:tc>
        <w:tc>
          <w:tcPr>
            <w:tcW w:w="1765" w:type="dxa"/>
          </w:tcPr>
          <w:p w14:paraId="125712C1" w14:textId="77777777" w:rsidR="00F246B6" w:rsidRPr="002F6D71" w:rsidRDefault="00F246B6" w:rsidP="000D33BF">
            <w:pPr>
              <w:spacing w:after="200"/>
              <w:jc w:val="left"/>
              <w:rPr>
                <w:rFonts w:cstheme="minorHAnsi"/>
                <w:sz w:val="22"/>
                <w:lang w:bidi="fr-FR"/>
              </w:rPr>
            </w:pPr>
          </w:p>
        </w:tc>
        <w:tc>
          <w:tcPr>
            <w:tcW w:w="2287" w:type="dxa"/>
          </w:tcPr>
          <w:p w14:paraId="31772F0F" w14:textId="77777777" w:rsidR="00F246B6" w:rsidRPr="002F6D71" w:rsidRDefault="00F246B6" w:rsidP="000D33BF">
            <w:pPr>
              <w:spacing w:after="200"/>
              <w:jc w:val="left"/>
              <w:rPr>
                <w:rFonts w:cstheme="minorHAnsi"/>
                <w:sz w:val="22"/>
                <w:lang w:bidi="fr-FR"/>
              </w:rPr>
            </w:pPr>
          </w:p>
        </w:tc>
      </w:tr>
      <w:tr w:rsidR="00F246B6" w:rsidRPr="002F6D71" w14:paraId="5AFC5434" w14:textId="77777777" w:rsidTr="00F246B6">
        <w:trPr>
          <w:trHeight w:val="539"/>
        </w:trPr>
        <w:tc>
          <w:tcPr>
            <w:tcW w:w="1819" w:type="dxa"/>
          </w:tcPr>
          <w:p w14:paraId="12D5E174" w14:textId="77777777" w:rsidR="00F246B6" w:rsidRPr="002F6D71" w:rsidRDefault="00F246B6" w:rsidP="000D33BF">
            <w:pPr>
              <w:spacing w:after="200"/>
              <w:jc w:val="left"/>
              <w:rPr>
                <w:rFonts w:cstheme="minorHAnsi"/>
                <w:sz w:val="22"/>
                <w:lang w:bidi="fr-FR"/>
              </w:rPr>
            </w:pPr>
          </w:p>
        </w:tc>
        <w:tc>
          <w:tcPr>
            <w:tcW w:w="1672" w:type="dxa"/>
          </w:tcPr>
          <w:p w14:paraId="3236E25A" w14:textId="77777777" w:rsidR="00F246B6" w:rsidRPr="002F6D71" w:rsidRDefault="00F246B6" w:rsidP="000D33BF">
            <w:pPr>
              <w:spacing w:after="200"/>
              <w:jc w:val="left"/>
              <w:rPr>
                <w:rFonts w:cstheme="minorHAnsi"/>
                <w:sz w:val="22"/>
                <w:lang w:bidi="fr-FR"/>
              </w:rPr>
            </w:pPr>
          </w:p>
        </w:tc>
        <w:tc>
          <w:tcPr>
            <w:tcW w:w="1462" w:type="dxa"/>
          </w:tcPr>
          <w:p w14:paraId="7E966DE9" w14:textId="77777777" w:rsidR="00F246B6" w:rsidRPr="002F6D71" w:rsidRDefault="00F246B6" w:rsidP="000D33BF">
            <w:pPr>
              <w:spacing w:after="200"/>
              <w:jc w:val="left"/>
              <w:rPr>
                <w:rFonts w:cstheme="minorHAnsi"/>
                <w:sz w:val="22"/>
                <w:lang w:bidi="fr-FR"/>
              </w:rPr>
            </w:pPr>
          </w:p>
        </w:tc>
        <w:tc>
          <w:tcPr>
            <w:tcW w:w="1570" w:type="dxa"/>
          </w:tcPr>
          <w:p w14:paraId="5A9E9357" w14:textId="77777777" w:rsidR="00F246B6" w:rsidRPr="002F6D71" w:rsidRDefault="00F246B6" w:rsidP="000D33BF">
            <w:pPr>
              <w:spacing w:after="200"/>
              <w:jc w:val="left"/>
              <w:rPr>
                <w:rFonts w:cstheme="minorHAnsi"/>
                <w:sz w:val="22"/>
                <w:lang w:bidi="fr-FR"/>
              </w:rPr>
            </w:pPr>
          </w:p>
        </w:tc>
        <w:tc>
          <w:tcPr>
            <w:tcW w:w="1765" w:type="dxa"/>
          </w:tcPr>
          <w:p w14:paraId="10875F21" w14:textId="77777777" w:rsidR="00F246B6" w:rsidRPr="002F6D71" w:rsidRDefault="00F246B6" w:rsidP="000D33BF">
            <w:pPr>
              <w:spacing w:after="200"/>
              <w:jc w:val="left"/>
              <w:rPr>
                <w:rFonts w:cstheme="minorHAnsi"/>
                <w:sz w:val="22"/>
                <w:lang w:bidi="fr-FR"/>
              </w:rPr>
            </w:pPr>
          </w:p>
        </w:tc>
        <w:tc>
          <w:tcPr>
            <w:tcW w:w="2287" w:type="dxa"/>
          </w:tcPr>
          <w:p w14:paraId="34592565" w14:textId="77777777" w:rsidR="00F246B6" w:rsidRPr="002F6D71" w:rsidRDefault="00F246B6" w:rsidP="000D33BF">
            <w:pPr>
              <w:spacing w:after="200"/>
              <w:jc w:val="left"/>
              <w:rPr>
                <w:rFonts w:cstheme="minorHAnsi"/>
                <w:sz w:val="22"/>
                <w:lang w:bidi="fr-FR"/>
              </w:rPr>
            </w:pPr>
          </w:p>
        </w:tc>
      </w:tr>
      <w:tr w:rsidR="00F246B6" w:rsidRPr="002F6D71" w14:paraId="04D6FF71" w14:textId="77777777" w:rsidTr="00F246B6">
        <w:trPr>
          <w:trHeight w:val="521"/>
        </w:trPr>
        <w:tc>
          <w:tcPr>
            <w:tcW w:w="1819" w:type="dxa"/>
          </w:tcPr>
          <w:p w14:paraId="1D3737CB" w14:textId="77777777" w:rsidR="00F246B6" w:rsidRPr="002F6D71" w:rsidRDefault="00F246B6" w:rsidP="000D33BF">
            <w:pPr>
              <w:spacing w:after="200"/>
              <w:jc w:val="left"/>
              <w:rPr>
                <w:rFonts w:cstheme="minorHAnsi"/>
                <w:sz w:val="22"/>
                <w:lang w:bidi="fr-FR"/>
              </w:rPr>
            </w:pPr>
          </w:p>
        </w:tc>
        <w:tc>
          <w:tcPr>
            <w:tcW w:w="1672" w:type="dxa"/>
          </w:tcPr>
          <w:p w14:paraId="6A64259C" w14:textId="77777777" w:rsidR="00F246B6" w:rsidRPr="002F6D71" w:rsidRDefault="00F246B6" w:rsidP="000D33BF">
            <w:pPr>
              <w:spacing w:after="200"/>
              <w:jc w:val="left"/>
              <w:rPr>
                <w:rFonts w:cstheme="minorHAnsi"/>
                <w:sz w:val="22"/>
                <w:lang w:bidi="fr-FR"/>
              </w:rPr>
            </w:pPr>
          </w:p>
        </w:tc>
        <w:tc>
          <w:tcPr>
            <w:tcW w:w="1462" w:type="dxa"/>
          </w:tcPr>
          <w:p w14:paraId="1F03BAB9" w14:textId="77777777" w:rsidR="00F246B6" w:rsidRPr="002F6D71" w:rsidRDefault="00F246B6" w:rsidP="000D33BF">
            <w:pPr>
              <w:spacing w:after="200"/>
              <w:jc w:val="left"/>
              <w:rPr>
                <w:rFonts w:cstheme="minorHAnsi"/>
                <w:sz w:val="22"/>
                <w:lang w:bidi="fr-FR"/>
              </w:rPr>
            </w:pPr>
          </w:p>
        </w:tc>
        <w:tc>
          <w:tcPr>
            <w:tcW w:w="1570" w:type="dxa"/>
          </w:tcPr>
          <w:p w14:paraId="5CE8E588" w14:textId="77777777" w:rsidR="00F246B6" w:rsidRPr="002F6D71" w:rsidRDefault="00F246B6" w:rsidP="000D33BF">
            <w:pPr>
              <w:spacing w:after="200"/>
              <w:jc w:val="left"/>
              <w:rPr>
                <w:rFonts w:cstheme="minorHAnsi"/>
                <w:sz w:val="22"/>
                <w:lang w:bidi="fr-FR"/>
              </w:rPr>
            </w:pPr>
          </w:p>
        </w:tc>
        <w:tc>
          <w:tcPr>
            <w:tcW w:w="1765" w:type="dxa"/>
          </w:tcPr>
          <w:p w14:paraId="6DBA8651" w14:textId="77777777" w:rsidR="00F246B6" w:rsidRPr="002F6D71" w:rsidRDefault="00F246B6" w:rsidP="000D33BF">
            <w:pPr>
              <w:spacing w:after="200"/>
              <w:jc w:val="left"/>
              <w:rPr>
                <w:rFonts w:cstheme="minorHAnsi"/>
                <w:sz w:val="22"/>
                <w:lang w:bidi="fr-FR"/>
              </w:rPr>
            </w:pPr>
          </w:p>
        </w:tc>
        <w:tc>
          <w:tcPr>
            <w:tcW w:w="2287" w:type="dxa"/>
          </w:tcPr>
          <w:p w14:paraId="27BFD18E" w14:textId="77777777" w:rsidR="00F246B6" w:rsidRPr="002F6D71" w:rsidRDefault="00F246B6" w:rsidP="000D33BF">
            <w:pPr>
              <w:spacing w:after="200"/>
              <w:jc w:val="left"/>
              <w:rPr>
                <w:rFonts w:cstheme="minorHAnsi"/>
                <w:sz w:val="22"/>
                <w:lang w:bidi="fr-FR"/>
              </w:rPr>
            </w:pPr>
          </w:p>
        </w:tc>
      </w:tr>
    </w:tbl>
    <w:p w14:paraId="179F0A40" w14:textId="77777777" w:rsidR="00476DEA" w:rsidRDefault="00476DEA" w:rsidP="00CD1D56">
      <w:pPr>
        <w:rPr>
          <w:rFonts w:cstheme="minorHAnsi"/>
          <w:b/>
          <w:bCs/>
          <w:sz w:val="22"/>
          <w:u w:val="single"/>
        </w:rPr>
      </w:pPr>
    </w:p>
    <w:p w14:paraId="1D458F0D" w14:textId="77777777" w:rsidR="00476DEA" w:rsidRDefault="00476DEA" w:rsidP="00CD1D56">
      <w:pPr>
        <w:rPr>
          <w:rFonts w:cstheme="minorHAnsi"/>
          <w:b/>
          <w:bCs/>
          <w:sz w:val="22"/>
          <w:u w:val="single"/>
        </w:rPr>
      </w:pPr>
    </w:p>
    <w:p w14:paraId="4FB2D87A" w14:textId="6CEE938A" w:rsidR="00170651" w:rsidRPr="002F6D71" w:rsidRDefault="00170651" w:rsidP="00CD1D56">
      <w:pPr>
        <w:rPr>
          <w:rFonts w:cstheme="minorHAnsi"/>
          <w:b/>
          <w:bCs/>
          <w:sz w:val="22"/>
          <w:u w:val="single"/>
        </w:rPr>
      </w:pPr>
      <w:r w:rsidRPr="002F6D71">
        <w:rPr>
          <w:rFonts w:cstheme="minorHAnsi"/>
          <w:b/>
          <w:bCs/>
          <w:sz w:val="22"/>
          <w:u w:val="single"/>
        </w:rPr>
        <w:t>Détails et contexte :</w:t>
      </w:r>
    </w:p>
    <w:p w14:paraId="2778F019" w14:textId="77777777" w:rsidR="00170651" w:rsidRPr="002F6D71" w:rsidRDefault="00170651" w:rsidP="00CD1D56">
      <w:pPr>
        <w:rPr>
          <w:rFonts w:cstheme="minorHAnsi"/>
          <w:b/>
          <w:bCs/>
          <w:sz w:val="22"/>
          <w:u w:val="single"/>
        </w:rPr>
      </w:pPr>
    </w:p>
    <w:tbl>
      <w:tblPr>
        <w:tblW w:w="1005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521"/>
        <w:gridCol w:w="3531"/>
      </w:tblGrid>
      <w:tr w:rsidR="0063085F" w:rsidRPr="00B10997" w14:paraId="077445A6" w14:textId="77777777" w:rsidTr="00F246B6">
        <w:trPr>
          <w:trHeight w:val="1979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F7BE3F" w14:textId="77777777" w:rsidR="0063085F" w:rsidRPr="0063085F" w:rsidRDefault="0063085F" w:rsidP="000D33BF">
            <w:pPr>
              <w:rPr>
                <w:rFonts w:cstheme="minorHAnsi"/>
                <w:sz w:val="22"/>
              </w:rPr>
            </w:pPr>
            <w:r w:rsidRPr="0063085F">
              <w:rPr>
                <w:rFonts w:cstheme="minorHAnsi"/>
                <w:sz w:val="22"/>
              </w:rPr>
              <w:t>Libellé indicatif du projet de communication 1 :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A63E8" w14:textId="77777777" w:rsidR="0063085F" w:rsidRPr="0063085F" w:rsidRDefault="0063085F" w:rsidP="000D33BF">
            <w:pPr>
              <w:snapToGrid w:val="0"/>
              <w:rPr>
                <w:rFonts w:cstheme="minorHAnsi"/>
                <w:sz w:val="22"/>
              </w:rPr>
            </w:pPr>
            <w:r w:rsidRPr="0063085F">
              <w:rPr>
                <w:rFonts w:cstheme="minorHAnsi"/>
                <w:sz w:val="22"/>
              </w:rPr>
              <w:t>Ex : Création et pose de 4 panneaux sur les sentiers du petit renard.</w:t>
            </w:r>
          </w:p>
          <w:p w14:paraId="37E7A023" w14:textId="77777777" w:rsidR="0063085F" w:rsidRPr="0063085F" w:rsidRDefault="0063085F" w:rsidP="000D33BF">
            <w:pPr>
              <w:snapToGrid w:val="0"/>
              <w:rPr>
                <w:rFonts w:cstheme="minorHAnsi"/>
                <w:sz w:val="22"/>
              </w:rPr>
            </w:pPr>
          </w:p>
          <w:p w14:paraId="4BF724EC" w14:textId="77777777" w:rsidR="0063085F" w:rsidRPr="0063085F" w:rsidRDefault="0063085F" w:rsidP="000D33BF">
            <w:pPr>
              <w:snapToGrid w:val="0"/>
              <w:rPr>
                <w:rFonts w:cstheme="minorHAnsi"/>
                <w:sz w:val="22"/>
              </w:rPr>
            </w:pPr>
          </w:p>
          <w:p w14:paraId="63505324" w14:textId="77777777" w:rsidR="0063085F" w:rsidRPr="0063085F" w:rsidRDefault="0063085F" w:rsidP="000D33BF">
            <w:pPr>
              <w:snapToGrid w:val="0"/>
              <w:rPr>
                <w:rFonts w:cstheme="minorHAnsi"/>
                <w:sz w:val="22"/>
              </w:rPr>
            </w:pPr>
          </w:p>
          <w:p w14:paraId="1B926B04" w14:textId="77777777" w:rsidR="0063085F" w:rsidRPr="0063085F" w:rsidRDefault="0063085F" w:rsidP="000D33BF">
            <w:pPr>
              <w:snapToGrid w:val="0"/>
              <w:rPr>
                <w:rFonts w:cstheme="minorHAnsi"/>
                <w:sz w:val="22"/>
              </w:rPr>
            </w:pPr>
          </w:p>
          <w:p w14:paraId="5B20313F" w14:textId="77777777" w:rsidR="0063085F" w:rsidRPr="0063085F" w:rsidRDefault="0063085F" w:rsidP="000D33BF">
            <w:pPr>
              <w:snapToGrid w:val="0"/>
              <w:rPr>
                <w:rFonts w:cstheme="minorHAnsi"/>
                <w:sz w:val="22"/>
              </w:rPr>
            </w:pPr>
          </w:p>
          <w:p w14:paraId="7D0E31F2" w14:textId="77777777" w:rsidR="0063085F" w:rsidRPr="0063085F" w:rsidRDefault="0063085F" w:rsidP="000D33BF">
            <w:pPr>
              <w:snapToGrid w:val="0"/>
              <w:rPr>
                <w:rFonts w:cstheme="minorHAnsi"/>
                <w:sz w:val="22"/>
              </w:rPr>
            </w:pPr>
          </w:p>
          <w:p w14:paraId="249F1EFB" w14:textId="77777777" w:rsidR="0063085F" w:rsidRPr="0063085F" w:rsidRDefault="0063085F" w:rsidP="000D33BF">
            <w:pPr>
              <w:snapToGrid w:val="0"/>
              <w:rPr>
                <w:rFonts w:cstheme="minorHAnsi"/>
                <w:sz w:val="22"/>
              </w:rPr>
            </w:pPr>
          </w:p>
        </w:tc>
      </w:tr>
      <w:tr w:rsidR="00476DEA" w:rsidRPr="00B10997" w14:paraId="28FC09BF" w14:textId="77777777" w:rsidTr="0063085F">
        <w:trPr>
          <w:trHeight w:val="532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18ECDF" w14:textId="44223808" w:rsidR="00476DEA" w:rsidRPr="0063085F" w:rsidRDefault="00476DEA" w:rsidP="000D33BF">
            <w:pPr>
              <w:rPr>
                <w:rFonts w:cstheme="minorHAnsi"/>
                <w:sz w:val="22"/>
              </w:rPr>
            </w:pPr>
            <w:r w:rsidRPr="0063085F">
              <w:rPr>
                <w:rFonts w:cstheme="minorHAnsi"/>
                <w:sz w:val="22"/>
              </w:rPr>
              <w:t>Priorité dans le DOCOB :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3E6DA" w14:textId="77777777" w:rsidR="00476DEA" w:rsidRPr="0063085F" w:rsidRDefault="00476DEA" w:rsidP="000D33BF">
            <w:pPr>
              <w:snapToGrid w:val="0"/>
              <w:rPr>
                <w:rFonts w:cstheme="minorHAnsi"/>
                <w:sz w:val="22"/>
              </w:rPr>
            </w:pPr>
          </w:p>
        </w:tc>
      </w:tr>
      <w:tr w:rsidR="0063085F" w:rsidRPr="00B10997" w14:paraId="530FFD74" w14:textId="77777777" w:rsidTr="0063085F">
        <w:trPr>
          <w:trHeight w:val="532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A0A934" w14:textId="77777777" w:rsidR="0063085F" w:rsidRPr="0063085F" w:rsidRDefault="0063085F" w:rsidP="000D33BF">
            <w:pPr>
              <w:rPr>
                <w:rFonts w:cstheme="minorHAnsi"/>
                <w:sz w:val="22"/>
              </w:rPr>
            </w:pPr>
            <w:r w:rsidRPr="0063085F">
              <w:rPr>
                <w:rFonts w:cstheme="minorHAnsi"/>
                <w:sz w:val="22"/>
              </w:rPr>
              <w:t>Montant indicatif global du projet 1(ou fourchette HT) :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7F6B3" w14:textId="77777777" w:rsidR="0063085F" w:rsidRPr="0063085F" w:rsidRDefault="0063085F" w:rsidP="000D33BF">
            <w:pPr>
              <w:snapToGrid w:val="0"/>
              <w:rPr>
                <w:rFonts w:cstheme="minorHAnsi"/>
                <w:sz w:val="22"/>
              </w:rPr>
            </w:pPr>
          </w:p>
        </w:tc>
      </w:tr>
      <w:tr w:rsidR="0063085F" w:rsidRPr="00B10997" w14:paraId="0C98CDA5" w14:textId="77777777" w:rsidTr="0063085F">
        <w:trPr>
          <w:trHeight w:val="532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7B2F79" w14:textId="77777777" w:rsidR="0063085F" w:rsidRPr="0063085F" w:rsidRDefault="0063085F" w:rsidP="000D33BF">
            <w:pPr>
              <w:rPr>
                <w:rFonts w:cstheme="minorHAnsi"/>
                <w:sz w:val="22"/>
              </w:rPr>
            </w:pPr>
            <w:r w:rsidRPr="0063085F">
              <w:rPr>
                <w:rFonts w:cstheme="minorHAnsi"/>
                <w:sz w:val="22"/>
              </w:rPr>
              <w:t xml:space="preserve">Contexte (pourquoi ce projet ?) : 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8F0C0" w14:textId="77777777" w:rsidR="0063085F" w:rsidRPr="0063085F" w:rsidRDefault="0063085F" w:rsidP="000D33BF">
            <w:pPr>
              <w:snapToGrid w:val="0"/>
              <w:rPr>
                <w:rFonts w:cstheme="minorHAnsi"/>
                <w:sz w:val="22"/>
              </w:rPr>
            </w:pPr>
          </w:p>
        </w:tc>
      </w:tr>
      <w:tr w:rsidR="0063085F" w:rsidRPr="00B10997" w14:paraId="4F0C1C47" w14:textId="77777777" w:rsidTr="0063085F">
        <w:trPr>
          <w:trHeight w:val="532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15E8E3" w14:textId="5202CD3F" w:rsidR="0063085F" w:rsidRPr="0063085F" w:rsidRDefault="0063085F" w:rsidP="000D33BF">
            <w:pPr>
              <w:rPr>
                <w:rFonts w:cstheme="minorHAnsi"/>
                <w:sz w:val="22"/>
              </w:rPr>
            </w:pPr>
            <w:r w:rsidRPr="0063085F">
              <w:rPr>
                <w:rFonts w:cstheme="minorHAnsi"/>
                <w:sz w:val="22"/>
              </w:rPr>
              <w:t xml:space="preserve">En quoi ce projet </w:t>
            </w:r>
            <w:r w:rsidR="00F246B6" w:rsidRPr="0063085F">
              <w:rPr>
                <w:rFonts w:cstheme="minorHAnsi"/>
                <w:sz w:val="22"/>
              </w:rPr>
              <w:t>est</w:t>
            </w:r>
            <w:r w:rsidR="00F246B6">
              <w:rPr>
                <w:rFonts w:cstheme="minorHAnsi"/>
                <w:sz w:val="22"/>
              </w:rPr>
              <w:t>-il</w:t>
            </w:r>
            <w:r w:rsidRPr="0063085F">
              <w:rPr>
                <w:rFonts w:cstheme="minorHAnsi"/>
                <w:sz w:val="22"/>
              </w:rPr>
              <w:t xml:space="preserve"> important pour le site ?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44447" w14:textId="77777777" w:rsidR="0063085F" w:rsidRPr="0063085F" w:rsidRDefault="0063085F" w:rsidP="000D33BF">
            <w:pPr>
              <w:snapToGrid w:val="0"/>
              <w:rPr>
                <w:rFonts w:cstheme="minorHAnsi"/>
                <w:sz w:val="22"/>
              </w:rPr>
            </w:pPr>
          </w:p>
        </w:tc>
      </w:tr>
      <w:tr w:rsidR="0063085F" w:rsidRPr="00B10997" w14:paraId="3CC179FA" w14:textId="77777777" w:rsidTr="0063085F">
        <w:trPr>
          <w:trHeight w:val="532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A5AA62" w14:textId="77777777" w:rsidR="0063085F" w:rsidRPr="0063085F" w:rsidRDefault="0063085F" w:rsidP="000D33BF">
            <w:pPr>
              <w:rPr>
                <w:rFonts w:cstheme="minorHAnsi"/>
                <w:sz w:val="22"/>
              </w:rPr>
            </w:pPr>
            <w:r w:rsidRPr="0063085F">
              <w:rPr>
                <w:rFonts w:cstheme="minorHAnsi"/>
                <w:sz w:val="22"/>
              </w:rPr>
              <w:t>Description précise du projet (nombre, contenu…) :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63C3B" w14:textId="77777777" w:rsidR="0063085F" w:rsidRPr="0063085F" w:rsidRDefault="0063085F" w:rsidP="000D33BF">
            <w:pPr>
              <w:snapToGrid w:val="0"/>
              <w:rPr>
                <w:rFonts w:cstheme="minorHAnsi"/>
                <w:sz w:val="22"/>
              </w:rPr>
            </w:pPr>
          </w:p>
        </w:tc>
      </w:tr>
      <w:tr w:rsidR="0063085F" w:rsidRPr="00B10997" w14:paraId="2767950C" w14:textId="77777777" w:rsidTr="0063085F">
        <w:trPr>
          <w:trHeight w:val="532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713DCA" w14:textId="16863BB8" w:rsidR="0063085F" w:rsidRPr="0063085F" w:rsidRDefault="0063085F" w:rsidP="000D33BF">
            <w:pPr>
              <w:rPr>
                <w:rFonts w:cstheme="minorHAnsi"/>
                <w:sz w:val="22"/>
              </w:rPr>
            </w:pPr>
            <w:r w:rsidRPr="0063085F">
              <w:rPr>
                <w:rFonts w:cstheme="minorHAnsi"/>
                <w:sz w:val="22"/>
              </w:rPr>
              <w:t xml:space="preserve">Quelle est la cible (grand public, </w:t>
            </w:r>
            <w:r w:rsidR="00476DEA">
              <w:rPr>
                <w:rFonts w:cstheme="minorHAnsi"/>
                <w:sz w:val="22"/>
              </w:rPr>
              <w:t>scolaire</w:t>
            </w:r>
            <w:r w:rsidRPr="0063085F">
              <w:rPr>
                <w:rFonts w:cstheme="minorHAnsi"/>
                <w:sz w:val="22"/>
              </w:rPr>
              <w:t>, acteurs du réseau…) ?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C63A5" w14:textId="77777777" w:rsidR="0063085F" w:rsidRPr="0063085F" w:rsidRDefault="0063085F" w:rsidP="000D33BF">
            <w:pPr>
              <w:snapToGrid w:val="0"/>
              <w:rPr>
                <w:rFonts w:cstheme="minorHAnsi"/>
                <w:sz w:val="22"/>
              </w:rPr>
            </w:pPr>
          </w:p>
        </w:tc>
      </w:tr>
      <w:tr w:rsidR="0063085F" w:rsidRPr="00B10997" w14:paraId="064E1D4A" w14:textId="77777777" w:rsidTr="0063085F">
        <w:trPr>
          <w:trHeight w:val="532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CDBA9C" w14:textId="77777777" w:rsidR="0063085F" w:rsidRPr="0063085F" w:rsidRDefault="0063085F" w:rsidP="000D33BF">
            <w:pPr>
              <w:rPr>
                <w:rFonts w:cstheme="minorHAnsi"/>
                <w:sz w:val="22"/>
              </w:rPr>
            </w:pPr>
            <w:r w:rsidRPr="0063085F">
              <w:rPr>
                <w:rFonts w:cstheme="minorHAnsi"/>
                <w:sz w:val="22"/>
              </w:rPr>
              <w:lastRenderedPageBreak/>
              <w:t>Quel est l’objectif du projet (résultats espérés) ?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CD6ED" w14:textId="77777777" w:rsidR="0063085F" w:rsidRPr="0063085F" w:rsidRDefault="0063085F" w:rsidP="000D33BF">
            <w:pPr>
              <w:snapToGrid w:val="0"/>
              <w:rPr>
                <w:rFonts w:cstheme="minorHAnsi"/>
                <w:sz w:val="22"/>
              </w:rPr>
            </w:pPr>
          </w:p>
        </w:tc>
      </w:tr>
      <w:tr w:rsidR="0063085F" w:rsidRPr="00B10997" w14:paraId="7DB4EB02" w14:textId="77777777" w:rsidTr="0063085F">
        <w:trPr>
          <w:trHeight w:val="532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C65587" w14:textId="50EB2739" w:rsidR="0063085F" w:rsidRPr="0063085F" w:rsidRDefault="0063085F" w:rsidP="000D33BF">
            <w:pPr>
              <w:rPr>
                <w:rFonts w:cstheme="minorHAnsi"/>
                <w:sz w:val="22"/>
              </w:rPr>
            </w:pPr>
            <w:r w:rsidRPr="0063085F">
              <w:rPr>
                <w:rFonts w:cstheme="minorHAnsi"/>
                <w:sz w:val="22"/>
              </w:rPr>
              <w:t>Méthode</w:t>
            </w:r>
            <w:r w:rsidR="00476DEA">
              <w:rPr>
                <w:rFonts w:cstheme="minorHAnsi"/>
                <w:sz w:val="22"/>
              </w:rPr>
              <w:t xml:space="preserve"> ou indicateurs</w:t>
            </w:r>
            <w:r w:rsidRPr="0063085F">
              <w:rPr>
                <w:rFonts w:cstheme="minorHAnsi"/>
                <w:sz w:val="22"/>
              </w:rPr>
              <w:t xml:space="preserve"> pour suivre l’efficacité de l’action de communication ?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C1E58" w14:textId="77777777" w:rsidR="0063085F" w:rsidRPr="0063085F" w:rsidRDefault="0063085F" w:rsidP="000D33BF">
            <w:pPr>
              <w:snapToGrid w:val="0"/>
              <w:rPr>
                <w:rFonts w:cstheme="minorHAnsi"/>
                <w:sz w:val="22"/>
              </w:rPr>
            </w:pPr>
          </w:p>
        </w:tc>
      </w:tr>
      <w:tr w:rsidR="0063085F" w:rsidRPr="00B10997" w14:paraId="2E9E5569" w14:textId="77777777" w:rsidTr="0063085F">
        <w:trPr>
          <w:trHeight w:val="532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A8B226" w14:textId="77777777" w:rsidR="0063085F" w:rsidRPr="0063085F" w:rsidRDefault="0063085F" w:rsidP="000D33BF">
            <w:pPr>
              <w:rPr>
                <w:rFonts w:cstheme="minorHAnsi"/>
                <w:sz w:val="22"/>
              </w:rPr>
            </w:pPr>
            <w:r w:rsidRPr="0063085F">
              <w:rPr>
                <w:rFonts w:cstheme="minorHAnsi"/>
                <w:sz w:val="22"/>
              </w:rPr>
              <w:t xml:space="preserve">Localisation du projet (pour les panneaux): 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7308D" w14:textId="77777777" w:rsidR="0063085F" w:rsidRPr="0063085F" w:rsidRDefault="0063085F" w:rsidP="000D33BF">
            <w:pPr>
              <w:snapToGrid w:val="0"/>
              <w:rPr>
                <w:rFonts w:cstheme="minorHAnsi"/>
                <w:sz w:val="22"/>
              </w:rPr>
            </w:pPr>
          </w:p>
        </w:tc>
      </w:tr>
      <w:tr w:rsidR="0063085F" w:rsidRPr="00B10997" w14:paraId="4B65C09C" w14:textId="77777777" w:rsidTr="0063085F">
        <w:trPr>
          <w:trHeight w:val="532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3F5BDE" w14:textId="77777777" w:rsidR="0063085F" w:rsidRPr="0063085F" w:rsidRDefault="0063085F" w:rsidP="000D33BF">
            <w:pPr>
              <w:rPr>
                <w:rFonts w:cstheme="minorHAnsi"/>
                <w:sz w:val="22"/>
              </w:rPr>
            </w:pPr>
            <w:r w:rsidRPr="0063085F">
              <w:rPr>
                <w:rFonts w:cstheme="minorHAnsi"/>
                <w:sz w:val="22"/>
              </w:rPr>
              <w:t>Méthode de diffusion de cet outil/points relais ?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3F90A" w14:textId="77777777" w:rsidR="0063085F" w:rsidRPr="0063085F" w:rsidRDefault="0063085F" w:rsidP="000D33BF">
            <w:pPr>
              <w:snapToGrid w:val="0"/>
              <w:rPr>
                <w:rFonts w:cstheme="minorHAnsi"/>
                <w:sz w:val="22"/>
              </w:rPr>
            </w:pPr>
          </w:p>
        </w:tc>
      </w:tr>
      <w:tr w:rsidR="0063085F" w:rsidRPr="00B10997" w14:paraId="1336A600" w14:textId="77777777" w:rsidTr="0063085F">
        <w:trPr>
          <w:trHeight w:val="532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E8EB38" w14:textId="77777777" w:rsidR="0063085F" w:rsidRPr="0063085F" w:rsidRDefault="0063085F" w:rsidP="000D33BF">
            <w:pPr>
              <w:rPr>
                <w:rFonts w:cstheme="minorHAnsi"/>
                <w:sz w:val="22"/>
              </w:rPr>
            </w:pPr>
            <w:r w:rsidRPr="0063085F">
              <w:rPr>
                <w:rFonts w:cstheme="minorHAnsi"/>
                <w:sz w:val="22"/>
              </w:rPr>
              <w:t>Calendrier de réalisation :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49D56" w14:textId="77777777" w:rsidR="0063085F" w:rsidRPr="0063085F" w:rsidRDefault="0063085F" w:rsidP="000D33BF">
            <w:pPr>
              <w:snapToGrid w:val="0"/>
              <w:rPr>
                <w:rFonts w:cstheme="minorHAnsi"/>
                <w:sz w:val="22"/>
              </w:rPr>
            </w:pPr>
          </w:p>
          <w:p w14:paraId="7F64A57C" w14:textId="77777777" w:rsidR="0063085F" w:rsidRPr="0063085F" w:rsidRDefault="0063085F" w:rsidP="000D33BF">
            <w:pPr>
              <w:snapToGrid w:val="0"/>
              <w:rPr>
                <w:rFonts w:cstheme="minorHAnsi"/>
                <w:sz w:val="22"/>
              </w:rPr>
            </w:pPr>
          </w:p>
          <w:p w14:paraId="532D7D8F" w14:textId="77777777" w:rsidR="0063085F" w:rsidRPr="0063085F" w:rsidRDefault="0063085F" w:rsidP="000D33BF">
            <w:pPr>
              <w:snapToGrid w:val="0"/>
              <w:rPr>
                <w:rFonts w:cstheme="minorHAnsi"/>
                <w:sz w:val="22"/>
              </w:rPr>
            </w:pPr>
          </w:p>
        </w:tc>
      </w:tr>
      <w:tr w:rsidR="0063085F" w:rsidRPr="00B10997" w14:paraId="04E2C47B" w14:textId="77777777" w:rsidTr="0063085F">
        <w:trPr>
          <w:trHeight w:val="532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8B19AE" w14:textId="77777777" w:rsidR="0063085F" w:rsidRPr="0063085F" w:rsidRDefault="0063085F" w:rsidP="000D33BF">
            <w:pPr>
              <w:rPr>
                <w:rFonts w:cstheme="minorHAnsi"/>
                <w:sz w:val="22"/>
              </w:rPr>
            </w:pPr>
            <w:r w:rsidRPr="0063085F">
              <w:rPr>
                <w:rFonts w:cstheme="minorHAnsi"/>
                <w:sz w:val="22"/>
              </w:rPr>
              <w:t xml:space="preserve">Une fois le projet terminé : </w:t>
            </w:r>
          </w:p>
          <w:p w14:paraId="1D64ED39" w14:textId="5123C5BB" w:rsidR="0063085F" w:rsidRPr="0063085F" w:rsidRDefault="0063085F" w:rsidP="000D33BF">
            <w:pPr>
              <w:rPr>
                <w:rFonts w:cstheme="minorHAnsi"/>
                <w:sz w:val="22"/>
              </w:rPr>
            </w:pPr>
            <w:r w:rsidRPr="0063085F">
              <w:rPr>
                <w:rFonts w:cstheme="minorHAnsi"/>
                <w:sz w:val="22"/>
              </w:rPr>
              <w:t>Évaluation des résultats</w:t>
            </w:r>
            <w:r w:rsidR="00476DEA">
              <w:rPr>
                <w:rFonts w:cstheme="minorHAnsi"/>
                <w:sz w:val="22"/>
              </w:rPr>
              <w:t>, retour d’expérience</w:t>
            </w:r>
            <w:r w:rsidRPr="0063085F">
              <w:rPr>
                <w:rFonts w:cstheme="minorHAnsi"/>
                <w:sz w:val="22"/>
              </w:rPr>
              <w:t xml:space="preserve"> (freins, points positifs) : 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D6259" w14:textId="77777777" w:rsidR="0063085F" w:rsidRPr="0063085F" w:rsidRDefault="0063085F" w:rsidP="000D33BF">
            <w:pPr>
              <w:snapToGrid w:val="0"/>
              <w:rPr>
                <w:rFonts w:cstheme="minorHAnsi"/>
                <w:sz w:val="22"/>
              </w:rPr>
            </w:pPr>
          </w:p>
        </w:tc>
      </w:tr>
    </w:tbl>
    <w:p w14:paraId="596904F4" w14:textId="4E9D7EE9" w:rsidR="00CD1D56" w:rsidRPr="002F6D71" w:rsidRDefault="00CD1D56">
      <w:pPr>
        <w:spacing w:after="200"/>
        <w:jc w:val="left"/>
        <w:rPr>
          <w:rFonts w:cstheme="minorHAnsi"/>
          <w:sz w:val="22"/>
          <w:lang w:bidi="fr-FR"/>
        </w:rPr>
      </w:pPr>
    </w:p>
    <w:p w14:paraId="4364A0F3" w14:textId="77777777" w:rsidR="00170651" w:rsidRPr="002F6D71" w:rsidRDefault="00170651" w:rsidP="00170651">
      <w:pPr>
        <w:rPr>
          <w:rFonts w:cstheme="minorHAnsi"/>
          <w:b/>
          <w:bCs/>
          <w:sz w:val="22"/>
          <w:u w:val="single"/>
        </w:rPr>
      </w:pPr>
      <w:bookmarkStart w:id="2" w:name="_Toc187659503"/>
      <w:bookmarkStart w:id="3" w:name="_Toc187659502"/>
    </w:p>
    <w:p w14:paraId="254B982C" w14:textId="7372BD01" w:rsidR="00457478" w:rsidRPr="00F246B6" w:rsidRDefault="00476DEA" w:rsidP="00F246B6">
      <w:pPr>
        <w:pStyle w:val="Contenu"/>
        <w:ind w:left="0"/>
      </w:pPr>
      <w:r w:rsidRPr="00F246B6">
        <w:t>Carte synthétique (si localisation)</w:t>
      </w:r>
      <w:bookmarkEnd w:id="2"/>
      <w:r w:rsidRPr="00F246B6">
        <w:t xml:space="preserve"> </w:t>
      </w:r>
      <w:r w:rsidR="00170651" w:rsidRPr="00F246B6">
        <w:t>:</w:t>
      </w:r>
    </w:p>
    <w:p w14:paraId="67B85BDD" w14:textId="77777777" w:rsidR="00170651" w:rsidRPr="002F6D71" w:rsidRDefault="00170651" w:rsidP="00170651">
      <w:pPr>
        <w:rPr>
          <w:rFonts w:cstheme="minorHAnsi"/>
          <w:b/>
          <w:bCs/>
          <w:sz w:val="22"/>
          <w:u w:val="single"/>
        </w:rPr>
      </w:pPr>
    </w:p>
    <w:p w14:paraId="63F7FC22" w14:textId="77777777" w:rsidR="0063085F" w:rsidRPr="002F6D71" w:rsidRDefault="0063085F" w:rsidP="00170651">
      <w:pPr>
        <w:rPr>
          <w:rFonts w:cstheme="minorHAnsi"/>
          <w:b/>
          <w:bCs/>
          <w:sz w:val="22"/>
          <w:u w:val="single"/>
        </w:rPr>
      </w:pPr>
    </w:p>
    <w:p w14:paraId="10A1B4B9" w14:textId="0A81FB26" w:rsidR="00675EC2" w:rsidRPr="002F6D71" w:rsidRDefault="00CA6522" w:rsidP="00170651">
      <w:pPr>
        <w:rPr>
          <w:rFonts w:cstheme="minorHAnsi"/>
          <w:b/>
          <w:bCs/>
          <w:sz w:val="22"/>
          <w:u w:val="single"/>
        </w:rPr>
      </w:pPr>
      <w:r w:rsidRPr="002F6D71">
        <w:rPr>
          <w:rFonts w:cstheme="minorHAnsi"/>
          <w:b/>
          <w:bCs/>
          <w:sz w:val="22"/>
          <w:u w:val="single"/>
        </w:rPr>
        <w:t>Plan de financement envisagé</w:t>
      </w:r>
      <w:bookmarkEnd w:id="3"/>
      <w:r w:rsidR="00170651" w:rsidRPr="002F6D71">
        <w:rPr>
          <w:rFonts w:cstheme="minorHAnsi"/>
          <w:b/>
          <w:bCs/>
          <w:sz w:val="22"/>
          <w:u w:val="single"/>
        </w:rPr>
        <w:t> :</w:t>
      </w:r>
    </w:p>
    <w:p w14:paraId="136E5365" w14:textId="77777777" w:rsidR="00170651" w:rsidRPr="002F6D71" w:rsidRDefault="00170651" w:rsidP="00170651">
      <w:pPr>
        <w:rPr>
          <w:rFonts w:cstheme="minorHAnsi"/>
          <w:b/>
          <w:bCs/>
          <w:sz w:val="22"/>
          <w:u w:val="single"/>
        </w:rPr>
      </w:pPr>
    </w:p>
    <w:tbl>
      <w:tblPr>
        <w:tblW w:w="975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2307"/>
        <w:gridCol w:w="1131"/>
        <w:gridCol w:w="4255"/>
      </w:tblGrid>
      <w:tr w:rsidR="00CA6522" w:rsidRPr="002F6D71" w14:paraId="793583AB" w14:textId="77777777" w:rsidTr="003214DF">
        <w:tc>
          <w:tcPr>
            <w:tcW w:w="2059" w:type="dxa"/>
            <w:vAlign w:val="center"/>
          </w:tcPr>
          <w:p w14:paraId="227DF731" w14:textId="77777777" w:rsidR="00CA6522" w:rsidRPr="002F6D71" w:rsidRDefault="00CA6522">
            <w:pPr>
              <w:jc w:val="center"/>
              <w:rPr>
                <w:rFonts w:cstheme="minorHAnsi"/>
                <w:sz w:val="22"/>
              </w:rPr>
            </w:pPr>
            <w:bookmarkStart w:id="4" w:name="_Hlk133390700"/>
          </w:p>
        </w:tc>
        <w:tc>
          <w:tcPr>
            <w:tcW w:w="2307" w:type="dxa"/>
            <w:vAlign w:val="center"/>
          </w:tcPr>
          <w:p w14:paraId="5580DE2D" w14:textId="77777777" w:rsidR="00CA6522" w:rsidRPr="002F6D71" w:rsidRDefault="00CA6522">
            <w:pPr>
              <w:jc w:val="center"/>
              <w:rPr>
                <w:rFonts w:cstheme="minorHAnsi"/>
                <w:sz w:val="22"/>
              </w:rPr>
            </w:pPr>
            <w:r w:rsidRPr="002F6D71">
              <w:rPr>
                <w:rFonts w:cstheme="minorHAnsi"/>
                <w:sz w:val="22"/>
              </w:rPr>
              <w:t>Montant</w:t>
            </w:r>
          </w:p>
        </w:tc>
        <w:tc>
          <w:tcPr>
            <w:tcW w:w="1131" w:type="dxa"/>
            <w:vAlign w:val="center"/>
          </w:tcPr>
          <w:p w14:paraId="4BD85A36" w14:textId="77777777" w:rsidR="00CA6522" w:rsidRPr="002F6D71" w:rsidRDefault="00CA6522">
            <w:pPr>
              <w:jc w:val="center"/>
              <w:rPr>
                <w:rFonts w:cstheme="minorHAnsi"/>
                <w:sz w:val="22"/>
              </w:rPr>
            </w:pPr>
            <w:r w:rsidRPr="002F6D71">
              <w:rPr>
                <w:rFonts w:cstheme="minorHAnsi"/>
                <w:sz w:val="22"/>
              </w:rPr>
              <w:t>%</w:t>
            </w:r>
          </w:p>
        </w:tc>
        <w:tc>
          <w:tcPr>
            <w:tcW w:w="4255" w:type="dxa"/>
            <w:vAlign w:val="center"/>
          </w:tcPr>
          <w:p w14:paraId="460998BE" w14:textId="77777777" w:rsidR="00CA6522" w:rsidRPr="002F6D71" w:rsidRDefault="00CA6522">
            <w:pPr>
              <w:jc w:val="center"/>
              <w:rPr>
                <w:rFonts w:cstheme="minorHAnsi"/>
                <w:sz w:val="22"/>
              </w:rPr>
            </w:pPr>
            <w:r w:rsidRPr="002F6D71">
              <w:rPr>
                <w:rFonts w:cstheme="minorHAnsi"/>
                <w:sz w:val="22"/>
              </w:rPr>
              <w:t>Commentaires</w:t>
            </w:r>
          </w:p>
        </w:tc>
      </w:tr>
      <w:tr w:rsidR="00CA6522" w:rsidRPr="002F6D71" w14:paraId="455D58FD" w14:textId="77777777" w:rsidTr="003214DF">
        <w:trPr>
          <w:trHeight w:val="358"/>
        </w:trPr>
        <w:tc>
          <w:tcPr>
            <w:tcW w:w="2059" w:type="dxa"/>
            <w:vAlign w:val="center"/>
          </w:tcPr>
          <w:p w14:paraId="15091E60" w14:textId="3C854BD8" w:rsidR="00CA6522" w:rsidRPr="002F6D71" w:rsidRDefault="00CA6522">
            <w:pPr>
              <w:jc w:val="center"/>
              <w:rPr>
                <w:rFonts w:cstheme="minorHAnsi"/>
                <w:sz w:val="22"/>
              </w:rPr>
            </w:pPr>
            <w:r w:rsidRPr="002F6D71">
              <w:rPr>
                <w:rFonts w:cstheme="minorHAnsi"/>
                <w:sz w:val="22"/>
              </w:rPr>
              <w:t>Europe (FEADER)</w:t>
            </w:r>
          </w:p>
        </w:tc>
        <w:tc>
          <w:tcPr>
            <w:tcW w:w="2307" w:type="dxa"/>
            <w:vAlign w:val="center"/>
          </w:tcPr>
          <w:p w14:paraId="19DF080B" w14:textId="77777777" w:rsidR="00CA6522" w:rsidRPr="002F6D71" w:rsidRDefault="00CA6522">
            <w:pPr>
              <w:jc w:val="center"/>
              <w:rPr>
                <w:rFonts w:cstheme="minorHAnsi"/>
                <w:sz w:val="22"/>
              </w:rPr>
            </w:pPr>
          </w:p>
        </w:tc>
        <w:tc>
          <w:tcPr>
            <w:tcW w:w="1131" w:type="dxa"/>
            <w:vAlign w:val="center"/>
          </w:tcPr>
          <w:p w14:paraId="1C444632" w14:textId="77777777" w:rsidR="00CA6522" w:rsidRPr="002F6D71" w:rsidRDefault="00CA6522">
            <w:pPr>
              <w:jc w:val="center"/>
              <w:rPr>
                <w:rFonts w:cstheme="minorHAnsi"/>
                <w:sz w:val="22"/>
              </w:rPr>
            </w:pPr>
            <w:r w:rsidRPr="002F6D71">
              <w:rPr>
                <w:rFonts w:cstheme="minorHAnsi"/>
                <w:sz w:val="22"/>
              </w:rPr>
              <w:t>80</w:t>
            </w:r>
          </w:p>
        </w:tc>
        <w:tc>
          <w:tcPr>
            <w:tcW w:w="4255" w:type="dxa"/>
            <w:vAlign w:val="center"/>
          </w:tcPr>
          <w:p w14:paraId="0245A87C" w14:textId="77777777" w:rsidR="00CA6522" w:rsidRPr="002F6D71" w:rsidRDefault="00CA6522">
            <w:pPr>
              <w:jc w:val="center"/>
              <w:rPr>
                <w:rFonts w:cstheme="minorHAnsi"/>
                <w:sz w:val="22"/>
              </w:rPr>
            </w:pPr>
          </w:p>
        </w:tc>
      </w:tr>
      <w:tr w:rsidR="00CA6522" w:rsidRPr="002F6D71" w14:paraId="469D9FBD" w14:textId="77777777" w:rsidTr="003214DF">
        <w:trPr>
          <w:trHeight w:val="390"/>
        </w:trPr>
        <w:tc>
          <w:tcPr>
            <w:tcW w:w="2059" w:type="dxa"/>
            <w:vAlign w:val="center"/>
          </w:tcPr>
          <w:p w14:paraId="292BC7BE" w14:textId="77777777" w:rsidR="00CA6522" w:rsidRPr="002F6D71" w:rsidRDefault="00CA6522">
            <w:pPr>
              <w:jc w:val="center"/>
              <w:rPr>
                <w:rFonts w:cstheme="minorHAnsi"/>
                <w:sz w:val="22"/>
              </w:rPr>
            </w:pPr>
            <w:r w:rsidRPr="002F6D71">
              <w:rPr>
                <w:rFonts w:cstheme="minorHAnsi"/>
                <w:sz w:val="22"/>
              </w:rPr>
              <w:t>Région</w:t>
            </w:r>
          </w:p>
        </w:tc>
        <w:tc>
          <w:tcPr>
            <w:tcW w:w="2307" w:type="dxa"/>
            <w:vAlign w:val="center"/>
          </w:tcPr>
          <w:p w14:paraId="0F9A88BC" w14:textId="77777777" w:rsidR="00CA6522" w:rsidRPr="002F6D71" w:rsidRDefault="00CA6522">
            <w:pPr>
              <w:jc w:val="center"/>
              <w:rPr>
                <w:rFonts w:cstheme="minorHAnsi"/>
                <w:sz w:val="22"/>
              </w:rPr>
            </w:pPr>
          </w:p>
        </w:tc>
        <w:tc>
          <w:tcPr>
            <w:tcW w:w="1131" w:type="dxa"/>
            <w:vAlign w:val="center"/>
          </w:tcPr>
          <w:p w14:paraId="367C5D6E" w14:textId="78BABE6A" w:rsidR="00CA6522" w:rsidRPr="002F6D71" w:rsidRDefault="00170651">
            <w:pPr>
              <w:jc w:val="center"/>
              <w:rPr>
                <w:rFonts w:cstheme="minorHAnsi"/>
                <w:sz w:val="22"/>
              </w:rPr>
            </w:pPr>
            <w:r w:rsidRPr="002F6D71">
              <w:rPr>
                <w:rFonts w:cstheme="minorHAnsi"/>
                <w:sz w:val="22"/>
              </w:rPr>
              <w:t>20</w:t>
            </w:r>
          </w:p>
        </w:tc>
        <w:tc>
          <w:tcPr>
            <w:tcW w:w="4255" w:type="dxa"/>
            <w:vAlign w:val="center"/>
          </w:tcPr>
          <w:p w14:paraId="5C19033A" w14:textId="77777777" w:rsidR="00CA6522" w:rsidRPr="002F6D71" w:rsidRDefault="00CA6522">
            <w:pPr>
              <w:jc w:val="center"/>
              <w:rPr>
                <w:rFonts w:cstheme="minorHAnsi"/>
                <w:sz w:val="22"/>
              </w:rPr>
            </w:pPr>
          </w:p>
        </w:tc>
      </w:tr>
      <w:tr w:rsidR="00CA6522" w:rsidRPr="002F6D71" w14:paraId="1AF5CAB1" w14:textId="77777777" w:rsidTr="003214DF">
        <w:trPr>
          <w:trHeight w:val="375"/>
        </w:trPr>
        <w:tc>
          <w:tcPr>
            <w:tcW w:w="2059" w:type="dxa"/>
            <w:shd w:val="clear" w:color="auto" w:fill="F3F3F3"/>
            <w:vAlign w:val="center"/>
          </w:tcPr>
          <w:p w14:paraId="18D60A7B" w14:textId="77777777" w:rsidR="00CA6522" w:rsidRPr="002F6D71" w:rsidRDefault="00CA6522">
            <w:pPr>
              <w:jc w:val="center"/>
              <w:rPr>
                <w:rFonts w:cstheme="minorHAnsi"/>
                <w:sz w:val="22"/>
              </w:rPr>
            </w:pPr>
            <w:r w:rsidRPr="002F6D71">
              <w:rPr>
                <w:rFonts w:cstheme="minorHAnsi"/>
                <w:sz w:val="22"/>
              </w:rPr>
              <w:t>TOTAL HT</w:t>
            </w:r>
          </w:p>
        </w:tc>
        <w:tc>
          <w:tcPr>
            <w:tcW w:w="2307" w:type="dxa"/>
            <w:shd w:val="clear" w:color="auto" w:fill="F3F3F3"/>
            <w:vAlign w:val="center"/>
          </w:tcPr>
          <w:p w14:paraId="665CD6BD" w14:textId="77777777" w:rsidR="00CA6522" w:rsidRPr="002F6D71" w:rsidRDefault="00CA6522">
            <w:pPr>
              <w:jc w:val="center"/>
              <w:rPr>
                <w:rFonts w:cstheme="minorHAnsi"/>
                <w:sz w:val="22"/>
              </w:rPr>
            </w:pPr>
          </w:p>
        </w:tc>
        <w:tc>
          <w:tcPr>
            <w:tcW w:w="1131" w:type="dxa"/>
            <w:shd w:val="clear" w:color="auto" w:fill="F3F3F3"/>
            <w:vAlign w:val="center"/>
          </w:tcPr>
          <w:p w14:paraId="12A70A7F" w14:textId="77777777" w:rsidR="00CA6522" w:rsidRPr="002F6D71" w:rsidRDefault="00CA6522">
            <w:pPr>
              <w:jc w:val="center"/>
              <w:rPr>
                <w:rFonts w:cstheme="minorHAnsi"/>
                <w:sz w:val="22"/>
              </w:rPr>
            </w:pPr>
            <w:r w:rsidRPr="002F6D71">
              <w:rPr>
                <w:rFonts w:cstheme="minorHAnsi"/>
                <w:sz w:val="22"/>
              </w:rPr>
              <w:t>100</w:t>
            </w:r>
          </w:p>
        </w:tc>
        <w:tc>
          <w:tcPr>
            <w:tcW w:w="4255" w:type="dxa"/>
            <w:vAlign w:val="center"/>
          </w:tcPr>
          <w:p w14:paraId="2D4A6AF3" w14:textId="77777777" w:rsidR="00CA6522" w:rsidRPr="002F6D71" w:rsidRDefault="00CA6522">
            <w:pPr>
              <w:jc w:val="center"/>
              <w:rPr>
                <w:rFonts w:cstheme="minorHAnsi"/>
                <w:sz w:val="22"/>
              </w:rPr>
            </w:pPr>
          </w:p>
        </w:tc>
      </w:tr>
      <w:bookmarkEnd w:id="4"/>
    </w:tbl>
    <w:p w14:paraId="626D96AE" w14:textId="77777777" w:rsidR="00CA6522" w:rsidRPr="002F6D71" w:rsidRDefault="00CA6522" w:rsidP="00CA6522">
      <w:pPr>
        <w:rPr>
          <w:rFonts w:cstheme="minorHAnsi"/>
          <w:sz w:val="22"/>
        </w:rPr>
      </w:pPr>
    </w:p>
    <w:p w14:paraId="213A7BC3" w14:textId="56DE42F9" w:rsidR="00CA6522" w:rsidRPr="002F6D71" w:rsidRDefault="00CA6522" w:rsidP="00CA6522">
      <w:pPr>
        <w:rPr>
          <w:rFonts w:cstheme="minorHAnsi"/>
          <w:i/>
          <w:color w:val="808080"/>
          <w:sz w:val="20"/>
          <w:szCs w:val="20"/>
        </w:rPr>
      </w:pPr>
      <w:r w:rsidRPr="002F6D71">
        <w:rPr>
          <w:rFonts w:cstheme="minorHAnsi"/>
          <w:i/>
          <w:color w:val="808080"/>
          <w:sz w:val="20"/>
          <w:szCs w:val="20"/>
        </w:rPr>
        <w:t xml:space="preserve">Rappel : financement public au taux de 100% </w:t>
      </w:r>
      <w:r w:rsidRPr="002F6D71">
        <w:rPr>
          <w:rFonts w:cstheme="minorHAnsi"/>
          <w:i/>
          <w:color w:val="808080"/>
          <w:sz w:val="20"/>
          <w:szCs w:val="20"/>
          <w:u w:val="single"/>
        </w:rPr>
        <w:t>hors taxes</w:t>
      </w:r>
      <w:r w:rsidRPr="002F6D71">
        <w:rPr>
          <w:rFonts w:cstheme="minorHAnsi"/>
          <w:i/>
          <w:color w:val="808080"/>
          <w:sz w:val="20"/>
          <w:szCs w:val="20"/>
        </w:rPr>
        <w:t xml:space="preserve"> =&gt; la TVA n'est pas prise en charge.</w:t>
      </w:r>
    </w:p>
    <w:p w14:paraId="2D9EF813" w14:textId="77777777" w:rsidR="003E3AAF" w:rsidRPr="002F6D71" w:rsidRDefault="003E3AAF" w:rsidP="00F246B6">
      <w:pPr>
        <w:pStyle w:val="Contenu"/>
      </w:pPr>
    </w:p>
    <w:p w14:paraId="0BAB3833" w14:textId="56ACCFE5" w:rsidR="00506200" w:rsidRPr="002F6D71" w:rsidRDefault="00750785" w:rsidP="00170651">
      <w:pPr>
        <w:rPr>
          <w:rFonts w:cstheme="minorHAnsi"/>
          <w:b/>
          <w:bCs/>
          <w:sz w:val="22"/>
          <w:u w:val="single"/>
        </w:rPr>
      </w:pPr>
      <w:bookmarkStart w:id="5" w:name="_Toc187659504"/>
      <w:r w:rsidRPr="002F6D71">
        <w:rPr>
          <w:rFonts w:cstheme="minorHAnsi"/>
          <w:b/>
          <w:bCs/>
          <w:sz w:val="22"/>
          <w:u w:val="single"/>
        </w:rPr>
        <w:t>Statut du projet</w:t>
      </w:r>
      <w:bookmarkEnd w:id="5"/>
      <w:r w:rsidR="00170651" w:rsidRPr="002F6D71">
        <w:rPr>
          <w:rFonts w:cstheme="minorHAnsi"/>
          <w:b/>
          <w:bCs/>
          <w:sz w:val="22"/>
          <w:u w:val="single"/>
        </w:rPr>
        <w:t> :</w:t>
      </w:r>
    </w:p>
    <w:p w14:paraId="10281E2B" w14:textId="77777777" w:rsidR="00170651" w:rsidRPr="002F6D71" w:rsidRDefault="00170651" w:rsidP="00170651">
      <w:pPr>
        <w:rPr>
          <w:rFonts w:cstheme="minorHAnsi"/>
          <w:b/>
          <w:bCs/>
          <w:sz w:val="22"/>
          <w:u w:val="single"/>
        </w:rPr>
      </w:pPr>
    </w:p>
    <w:tbl>
      <w:tblPr>
        <w:tblW w:w="9752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7513"/>
        <w:gridCol w:w="2239"/>
      </w:tblGrid>
      <w:tr w:rsidR="00750785" w:rsidRPr="002F6D71" w14:paraId="6594496A" w14:textId="77777777" w:rsidTr="003214DF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55A10F" w14:textId="5B65D1AE" w:rsidR="00750785" w:rsidRPr="002F6D71" w:rsidRDefault="00750785">
            <w:pPr>
              <w:rPr>
                <w:rFonts w:cstheme="minorHAnsi"/>
                <w:sz w:val="22"/>
              </w:rPr>
            </w:pPr>
            <w:r w:rsidRPr="002F6D71">
              <w:rPr>
                <w:rFonts w:cstheme="minorHAnsi"/>
                <w:sz w:val="22"/>
              </w:rPr>
              <w:t>Fiche</w:t>
            </w:r>
            <w:r w:rsidR="00170651" w:rsidRPr="002F6D71">
              <w:rPr>
                <w:rFonts w:cstheme="minorHAnsi"/>
                <w:sz w:val="22"/>
              </w:rPr>
              <w:t xml:space="preserve"> V1</w:t>
            </w:r>
            <w:r w:rsidRPr="002F6D71">
              <w:rPr>
                <w:rFonts w:cstheme="minorHAnsi"/>
                <w:sz w:val="22"/>
              </w:rPr>
              <w:t xml:space="preserve"> reçue le :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06F8C" w14:textId="77777777" w:rsidR="00750785" w:rsidRPr="002F6D71" w:rsidRDefault="00750785">
            <w:pPr>
              <w:snapToGrid w:val="0"/>
              <w:rPr>
                <w:rFonts w:cstheme="minorHAnsi"/>
                <w:sz w:val="22"/>
              </w:rPr>
            </w:pPr>
          </w:p>
        </w:tc>
      </w:tr>
      <w:tr w:rsidR="00170651" w:rsidRPr="002F6D71" w14:paraId="7EBE3244" w14:textId="77777777" w:rsidTr="003214DF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29DB3F" w14:textId="71D0E246" w:rsidR="00170651" w:rsidRPr="002F6D71" w:rsidRDefault="00170651">
            <w:pPr>
              <w:rPr>
                <w:rFonts w:cstheme="minorHAnsi"/>
                <w:sz w:val="22"/>
              </w:rPr>
            </w:pPr>
            <w:r w:rsidRPr="002F6D71">
              <w:rPr>
                <w:rFonts w:cstheme="minorHAnsi"/>
                <w:sz w:val="22"/>
              </w:rPr>
              <w:t>Fiche VF reçue le :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CD2C2" w14:textId="77777777" w:rsidR="00170651" w:rsidRPr="002F6D71" w:rsidRDefault="00170651">
            <w:pPr>
              <w:snapToGrid w:val="0"/>
              <w:rPr>
                <w:rFonts w:cstheme="minorHAnsi"/>
                <w:sz w:val="22"/>
              </w:rPr>
            </w:pPr>
          </w:p>
        </w:tc>
      </w:tr>
      <w:tr w:rsidR="00750785" w:rsidRPr="002F6D71" w14:paraId="79C3D557" w14:textId="77777777" w:rsidTr="003214DF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D15582" w14:textId="714EE17D" w:rsidR="00750785" w:rsidRPr="002F6D71" w:rsidRDefault="00750785">
            <w:pPr>
              <w:rPr>
                <w:rFonts w:cstheme="minorHAnsi"/>
                <w:sz w:val="22"/>
              </w:rPr>
            </w:pPr>
            <w:r w:rsidRPr="002F6D71">
              <w:rPr>
                <w:rFonts w:cstheme="minorHAnsi"/>
                <w:sz w:val="22"/>
              </w:rPr>
              <w:t xml:space="preserve">Avis technique </w:t>
            </w:r>
            <w:r w:rsidR="00170651" w:rsidRPr="002F6D71">
              <w:rPr>
                <w:rFonts w:cstheme="minorHAnsi"/>
                <w:sz w:val="22"/>
              </w:rPr>
              <w:t>autorité administrative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A0236" w14:textId="77777777" w:rsidR="00750785" w:rsidRPr="002F6D71" w:rsidRDefault="00750785">
            <w:pPr>
              <w:snapToGrid w:val="0"/>
              <w:rPr>
                <w:rFonts w:cstheme="minorHAnsi"/>
                <w:sz w:val="22"/>
              </w:rPr>
            </w:pPr>
          </w:p>
        </w:tc>
      </w:tr>
      <w:tr w:rsidR="00750785" w:rsidRPr="002F6D71" w14:paraId="7294D1E2" w14:textId="77777777" w:rsidTr="003214DF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DC5108" w14:textId="689C9F59" w:rsidR="00750785" w:rsidRPr="002F6D71" w:rsidRDefault="00750785">
            <w:pPr>
              <w:rPr>
                <w:rFonts w:cstheme="minorHAnsi"/>
                <w:sz w:val="22"/>
              </w:rPr>
            </w:pPr>
            <w:r w:rsidRPr="002F6D71">
              <w:rPr>
                <w:rFonts w:cstheme="minorHAnsi"/>
                <w:sz w:val="22"/>
              </w:rPr>
              <w:t>Décision finale sur le financement</w:t>
            </w:r>
            <w:r w:rsidR="009A255E" w:rsidRPr="002F6D71">
              <w:rPr>
                <w:rFonts w:cstheme="minorHAnsi"/>
                <w:sz w:val="22"/>
              </w:rPr>
              <w:t xml:space="preserve"> et date</w:t>
            </w:r>
            <w:r w:rsidRPr="002F6D71">
              <w:rPr>
                <w:rFonts w:cstheme="minorHAnsi"/>
                <w:sz w:val="22"/>
              </w:rPr>
              <w:t xml:space="preserve"> (Région) :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D856F" w14:textId="77777777" w:rsidR="00750785" w:rsidRPr="002F6D71" w:rsidRDefault="00750785">
            <w:pPr>
              <w:snapToGrid w:val="0"/>
              <w:rPr>
                <w:rFonts w:cstheme="minorHAnsi"/>
                <w:sz w:val="22"/>
              </w:rPr>
            </w:pPr>
          </w:p>
        </w:tc>
      </w:tr>
    </w:tbl>
    <w:p w14:paraId="05C2C198" w14:textId="77777777" w:rsidR="00AC56BE" w:rsidRPr="002F6D71" w:rsidRDefault="00AC56BE" w:rsidP="00F246B6">
      <w:pPr>
        <w:pStyle w:val="Contenu"/>
        <w:rPr>
          <w:lang w:bidi="fr-FR"/>
        </w:rPr>
      </w:pPr>
    </w:p>
    <w:p w14:paraId="50D03CE2" w14:textId="558C3BA3" w:rsidR="00C025E9" w:rsidRPr="002F6D71" w:rsidRDefault="00C025E9" w:rsidP="00F246B6">
      <w:pPr>
        <w:pStyle w:val="Contenu"/>
        <w:ind w:left="0"/>
        <w:rPr>
          <w:lang w:bidi="fr-FR"/>
        </w:rPr>
      </w:pPr>
    </w:p>
    <w:sectPr w:rsidR="00C025E9" w:rsidRPr="002F6D71" w:rsidSect="003214DF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720" w:right="936" w:bottom="720" w:left="936" w:header="426" w:footer="289" w:gutter="0"/>
      <w:pgNumType w:start="1"/>
      <w:cols w:space="720"/>
      <w:titlePg/>
      <w:docGrid w:linePitch="38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DELABALLE Mélanie" w:date="2025-01-13T11:16:00Z" w:initials="MD">
    <w:p w14:paraId="06BF266C" w14:textId="77777777" w:rsidR="003949BC" w:rsidRDefault="003949BC" w:rsidP="003949BC">
      <w:pPr>
        <w:pStyle w:val="Commentaire"/>
        <w:jc w:val="left"/>
      </w:pPr>
      <w:r>
        <w:rPr>
          <w:rStyle w:val="Marquedecommentaire"/>
        </w:rPr>
        <w:annotationRef/>
      </w:r>
      <w:r>
        <w:rPr>
          <w:color w:val="082A75"/>
        </w:rPr>
        <w:t>Ajouter le logo de votre structure à droite du logo Natura 2000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6BF266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542AC83" w16cex:dateUtc="2025-01-13T10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6BF266C" w16cid:durableId="1542AC8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1FED2" w14:textId="77777777" w:rsidR="001F7763" w:rsidRDefault="001F7763">
      <w:r>
        <w:separator/>
      </w:r>
    </w:p>
    <w:p w14:paraId="34B9B666" w14:textId="77777777" w:rsidR="001F7763" w:rsidRDefault="001F7763"/>
  </w:endnote>
  <w:endnote w:type="continuationSeparator" w:id="0">
    <w:p w14:paraId="6D9E577B" w14:textId="77777777" w:rsidR="001F7763" w:rsidRDefault="001F7763">
      <w:r>
        <w:continuationSeparator/>
      </w:r>
    </w:p>
    <w:p w14:paraId="6E8EF80D" w14:textId="77777777" w:rsidR="001F7763" w:rsidRDefault="001F7763"/>
  </w:endnote>
  <w:endnote w:type="continuationNotice" w:id="1">
    <w:p w14:paraId="08595513" w14:textId="77777777" w:rsidR="001F7763" w:rsidRDefault="001F776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23"/>
      <w:gridCol w:w="5011"/>
    </w:tblGrid>
    <w:tr w:rsidR="00563F4D" w14:paraId="24C40FD7" w14:textId="77777777" w:rsidTr="00563F4D">
      <w:trPr>
        <w:trHeight w:hRule="exact" w:val="115"/>
        <w:jc w:val="center"/>
      </w:trPr>
      <w:tc>
        <w:tcPr>
          <w:tcW w:w="4686" w:type="dxa"/>
          <w:shd w:val="clear" w:color="auto" w:fill="34ABA2" w:themeFill="accent3"/>
          <w:tcMar>
            <w:top w:w="0" w:type="dxa"/>
            <w:bottom w:w="0" w:type="dxa"/>
          </w:tcMar>
        </w:tcPr>
        <w:p w14:paraId="6D5D315C" w14:textId="77777777" w:rsidR="00563F4D" w:rsidRDefault="00563F4D">
          <w:pPr>
            <w:pStyle w:val="En-tte"/>
            <w:rPr>
              <w:caps/>
              <w:sz w:val="18"/>
            </w:rPr>
          </w:pPr>
        </w:p>
      </w:tc>
      <w:tc>
        <w:tcPr>
          <w:tcW w:w="4674" w:type="dxa"/>
          <w:shd w:val="clear" w:color="auto" w:fill="34ABA2" w:themeFill="accent3"/>
          <w:tcMar>
            <w:top w:w="0" w:type="dxa"/>
            <w:bottom w:w="0" w:type="dxa"/>
          </w:tcMar>
        </w:tcPr>
        <w:p w14:paraId="2B3B80AC" w14:textId="77777777" w:rsidR="00563F4D" w:rsidRDefault="00563F4D">
          <w:pPr>
            <w:pStyle w:val="En-tte"/>
            <w:jc w:val="right"/>
            <w:rPr>
              <w:caps/>
              <w:sz w:val="18"/>
            </w:rPr>
          </w:pPr>
        </w:p>
      </w:tc>
    </w:tr>
    <w:tr w:rsidR="00563F4D" w14:paraId="7A16C89C" w14:textId="77777777">
      <w:trPr>
        <w:jc w:val="center"/>
      </w:trPr>
      <w:tc>
        <w:tcPr>
          <w:tcW w:w="4686" w:type="dxa"/>
          <w:vAlign w:val="center"/>
        </w:tcPr>
        <w:p w14:paraId="10A07E47" w14:textId="06C90A21" w:rsidR="00563F4D" w:rsidRDefault="00563F4D">
          <w:pPr>
            <w:pStyle w:val="Pieddepage"/>
            <w:rPr>
              <w:caps/>
              <w:color w:val="808080" w:themeColor="background1" w:themeShade="80"/>
              <w:sz w:val="18"/>
              <w:szCs w:val="18"/>
            </w:rPr>
          </w:pPr>
        </w:p>
      </w:tc>
      <w:tc>
        <w:tcPr>
          <w:tcW w:w="4674" w:type="dxa"/>
          <w:vAlign w:val="center"/>
        </w:tcPr>
        <w:p w14:paraId="78193518" w14:textId="77777777" w:rsidR="00563F4D" w:rsidRDefault="00563F4D">
          <w:pPr>
            <w:pStyle w:val="Pieddepage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>
            <w:rPr>
              <w:caps/>
              <w:color w:val="808080" w:themeColor="background1" w:themeShade="80"/>
              <w:sz w:val="18"/>
              <w:szCs w:val="18"/>
            </w:rPr>
            <w:t>2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02FF4AB4" w14:textId="30E0285E" w:rsidR="00DF027C" w:rsidRDefault="00DF027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Borders>
        <w:top w:val="single" w:sz="36" w:space="0" w:color="082A75" w:themeColor="text2"/>
        <w:left w:val="single" w:sz="36" w:space="0" w:color="082A75" w:themeColor="text2"/>
        <w:bottom w:val="single" w:sz="36" w:space="0" w:color="082A75" w:themeColor="text2"/>
        <w:right w:val="single" w:sz="36" w:space="0" w:color="082A75" w:themeColor="text2"/>
        <w:insideH w:val="single" w:sz="36" w:space="0" w:color="082A75" w:themeColor="text2"/>
        <w:insideV w:val="single" w:sz="36" w:space="0" w:color="082A75" w:themeColor="text2"/>
      </w:tblBorders>
      <w:tblLook w:val="0000" w:firstRow="0" w:lastRow="0" w:firstColumn="0" w:lastColumn="0" w:noHBand="0" w:noVBand="0"/>
    </w:tblPr>
    <w:tblGrid>
      <w:gridCol w:w="1417"/>
      <w:gridCol w:w="3044"/>
      <w:gridCol w:w="3755"/>
      <w:gridCol w:w="1819"/>
    </w:tblGrid>
    <w:tr w:rsidR="002B1DC5" w14:paraId="39E9FD87" w14:textId="77777777" w:rsidTr="00DC697A">
      <w:trPr>
        <w:trHeight w:val="978"/>
      </w:trPr>
      <w:tc>
        <w:tcPr>
          <w:tcW w:w="10035" w:type="dxa"/>
          <w:gridSpan w:val="4"/>
          <w:tcBorders>
            <w:top w:val="nil"/>
            <w:left w:val="nil"/>
            <w:bottom w:val="single" w:sz="36" w:space="0" w:color="34ABA2" w:themeColor="accent3"/>
            <w:right w:val="nil"/>
          </w:tcBorders>
        </w:tcPr>
        <w:p w14:paraId="024C0860" w14:textId="77777777" w:rsidR="002B1DC5" w:rsidRDefault="002B1DC5" w:rsidP="002B1DC5">
          <w:pPr>
            <w:pStyle w:val="En-tte"/>
          </w:pPr>
        </w:p>
      </w:tc>
    </w:tr>
    <w:tr w:rsidR="00DC697A" w14:paraId="2158FAF9" w14:textId="77777777" w:rsidTr="00DC697A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0" w:type="dxa"/>
          <w:right w:w="10" w:type="dxa"/>
        </w:tblCellMar>
      </w:tblPrEx>
      <w:trPr>
        <w:gridBefore w:val="1"/>
        <w:gridAfter w:val="1"/>
        <w:wBefore w:w="1417" w:type="dxa"/>
        <w:wAfter w:w="1819" w:type="dxa"/>
        <w:trHeight w:val="132"/>
      </w:trPr>
      <w:tc>
        <w:tcPr>
          <w:tcW w:w="304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dotted" w:sz="4" w:space="0" w:color="F7CAAC"/>
          </w:tcBorders>
          <w:shd w:val="clear" w:color="auto" w:fill="FDE7E7"/>
          <w:tcMar>
            <w:top w:w="0" w:type="dxa"/>
            <w:left w:w="108" w:type="dxa"/>
            <w:bottom w:w="0" w:type="dxa"/>
            <w:right w:w="108" w:type="dxa"/>
          </w:tcMar>
        </w:tcPr>
        <w:p w14:paraId="06CCA6E0" w14:textId="77777777" w:rsidR="00DC697A" w:rsidRDefault="00DC697A" w:rsidP="00DC697A">
          <w:pPr>
            <w:spacing w:after="120"/>
            <w:rPr>
              <w:rFonts w:hint="eastAsia"/>
            </w:rPr>
          </w:pPr>
          <w:bookmarkStart w:id="6" w:name="_Hlk131499350"/>
          <w:r>
            <w:rPr>
              <w:rFonts w:eastAsia="Times New Roman"/>
              <w:sz w:val="16"/>
              <w:szCs w:val="16"/>
            </w:rPr>
            <w:t>Version</w:t>
          </w:r>
        </w:p>
      </w:tc>
      <w:tc>
        <w:tcPr>
          <w:tcW w:w="3755" w:type="dxa"/>
          <w:tcBorders>
            <w:top w:val="dotted" w:sz="4" w:space="0" w:color="F7CAAC"/>
            <w:left w:val="dotted" w:sz="4" w:space="0" w:color="F7CAAC"/>
            <w:bottom w:val="dotted" w:sz="4" w:space="0" w:color="F7CAAC"/>
            <w:right w:val="dotted" w:sz="4" w:space="0" w:color="F7CAAC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742A99BE" w14:textId="5841EE9D" w:rsidR="00DC697A" w:rsidRDefault="00DC697A" w:rsidP="00DC697A">
          <w:pPr>
            <w:spacing w:after="120"/>
            <w:rPr>
              <w:rFonts w:hint="eastAsia"/>
            </w:rPr>
          </w:pPr>
          <w:r w:rsidRPr="00DC697A">
            <w:rPr>
              <w:rFonts w:eastAsia="Times New Roman"/>
              <w:sz w:val="16"/>
              <w:szCs w:val="16"/>
            </w:rPr>
            <w:t>1</w:t>
          </w:r>
        </w:p>
      </w:tc>
    </w:tr>
    <w:tr w:rsidR="00DC697A" w14:paraId="0EC6228E" w14:textId="77777777" w:rsidTr="00DC697A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0" w:type="dxa"/>
          <w:right w:w="10" w:type="dxa"/>
        </w:tblCellMar>
      </w:tblPrEx>
      <w:trPr>
        <w:gridBefore w:val="1"/>
        <w:gridAfter w:val="1"/>
        <w:wBefore w:w="1417" w:type="dxa"/>
        <w:wAfter w:w="1819" w:type="dxa"/>
        <w:trHeight w:val="148"/>
      </w:trPr>
      <w:tc>
        <w:tcPr>
          <w:tcW w:w="304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dotted" w:sz="4" w:space="0" w:color="F7CAAC"/>
          </w:tcBorders>
          <w:shd w:val="clear" w:color="auto" w:fill="FDE7E7"/>
          <w:tcMar>
            <w:top w:w="0" w:type="dxa"/>
            <w:left w:w="108" w:type="dxa"/>
            <w:bottom w:w="0" w:type="dxa"/>
            <w:right w:w="108" w:type="dxa"/>
          </w:tcMar>
        </w:tcPr>
        <w:p w14:paraId="6DA0DA20" w14:textId="77777777" w:rsidR="00DC697A" w:rsidRDefault="00DC697A" w:rsidP="00DC697A">
          <w:pPr>
            <w:spacing w:after="120"/>
            <w:rPr>
              <w:rFonts w:hint="eastAsia"/>
            </w:rPr>
          </w:pPr>
          <w:r>
            <w:rPr>
              <w:rFonts w:eastAsia="Times New Roman"/>
              <w:sz w:val="16"/>
              <w:szCs w:val="16"/>
            </w:rPr>
            <w:t>Date de diffusion</w:t>
          </w:r>
        </w:p>
      </w:tc>
      <w:tc>
        <w:tcPr>
          <w:tcW w:w="3755" w:type="dxa"/>
          <w:tcBorders>
            <w:top w:val="dotted" w:sz="4" w:space="0" w:color="F7CAAC"/>
            <w:left w:val="dotted" w:sz="4" w:space="0" w:color="F7CAAC"/>
            <w:bottom w:val="dotted" w:sz="4" w:space="0" w:color="F7CAAC"/>
            <w:right w:val="dotted" w:sz="4" w:space="0" w:color="F7CAAC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4EDCFC41" w14:textId="73740124" w:rsidR="00DC697A" w:rsidRDefault="00DC697A" w:rsidP="00DC697A">
          <w:pPr>
            <w:spacing w:after="120"/>
            <w:rPr>
              <w:rFonts w:eastAsia="Times New Roman"/>
              <w:sz w:val="16"/>
              <w:szCs w:val="16"/>
            </w:rPr>
          </w:pPr>
          <w:r>
            <w:rPr>
              <w:rFonts w:eastAsia="Times New Roman"/>
              <w:sz w:val="16"/>
              <w:szCs w:val="16"/>
            </w:rPr>
            <w:t xml:space="preserve">Avec AAP </w:t>
          </w:r>
          <w:r>
            <w:rPr>
              <w:rFonts w:eastAsia="Times New Roman"/>
              <w:sz w:val="16"/>
              <w:szCs w:val="16"/>
            </w:rPr>
            <w:t>juin 2026</w:t>
          </w:r>
        </w:p>
      </w:tc>
    </w:tr>
    <w:tr w:rsidR="00DC697A" w14:paraId="6CC6CA6E" w14:textId="77777777" w:rsidTr="00DC697A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0" w:type="dxa"/>
          <w:right w:w="10" w:type="dxa"/>
        </w:tblCellMar>
      </w:tblPrEx>
      <w:trPr>
        <w:gridBefore w:val="1"/>
        <w:gridAfter w:val="1"/>
        <w:wBefore w:w="1417" w:type="dxa"/>
        <w:wAfter w:w="1819" w:type="dxa"/>
        <w:trHeight w:val="168"/>
      </w:trPr>
      <w:tc>
        <w:tcPr>
          <w:tcW w:w="304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dotted" w:sz="4" w:space="0" w:color="F7CAAC"/>
          </w:tcBorders>
          <w:shd w:val="clear" w:color="auto" w:fill="FDE7E7"/>
          <w:tcMar>
            <w:top w:w="0" w:type="dxa"/>
            <w:left w:w="108" w:type="dxa"/>
            <w:bottom w:w="0" w:type="dxa"/>
            <w:right w:w="108" w:type="dxa"/>
          </w:tcMar>
        </w:tcPr>
        <w:p w14:paraId="62286C5D" w14:textId="77777777" w:rsidR="00DC697A" w:rsidRDefault="00DC697A" w:rsidP="00DC697A">
          <w:pPr>
            <w:spacing w:after="120"/>
            <w:rPr>
              <w:rFonts w:hint="eastAsia"/>
            </w:rPr>
          </w:pPr>
          <w:r>
            <w:rPr>
              <w:rFonts w:eastAsia="Times New Roman"/>
              <w:sz w:val="16"/>
              <w:szCs w:val="16"/>
            </w:rPr>
            <w:t>Versions antérieures</w:t>
          </w:r>
        </w:p>
      </w:tc>
      <w:tc>
        <w:tcPr>
          <w:tcW w:w="3755" w:type="dxa"/>
          <w:tcBorders>
            <w:top w:val="dotted" w:sz="4" w:space="0" w:color="F7CAAC"/>
            <w:left w:val="dotted" w:sz="4" w:space="0" w:color="F7CAAC"/>
            <w:bottom w:val="dotted" w:sz="4" w:space="0" w:color="F7CAAC"/>
            <w:right w:val="dotted" w:sz="4" w:space="0" w:color="F7CAAC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43D21044" w14:textId="77777777" w:rsidR="00DC697A" w:rsidRDefault="00DC697A" w:rsidP="00DC697A">
          <w:pPr>
            <w:pStyle w:val="Paragraphedeliste"/>
            <w:spacing w:after="120"/>
            <w:ind w:left="0"/>
            <w:rPr>
              <w:sz w:val="16"/>
              <w:szCs w:val="16"/>
            </w:rPr>
          </w:pPr>
        </w:p>
      </w:tc>
    </w:tr>
    <w:tr w:rsidR="00DC697A" w14:paraId="30489C98" w14:textId="77777777" w:rsidTr="00DC697A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0" w:type="dxa"/>
          <w:right w:w="10" w:type="dxa"/>
        </w:tblCellMar>
      </w:tblPrEx>
      <w:trPr>
        <w:gridBefore w:val="1"/>
        <w:gridAfter w:val="1"/>
        <w:wBefore w:w="1417" w:type="dxa"/>
        <w:wAfter w:w="1819" w:type="dxa"/>
        <w:trHeight w:val="180"/>
      </w:trPr>
      <w:tc>
        <w:tcPr>
          <w:tcW w:w="304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dotted" w:sz="4" w:space="0" w:color="F7CAAC"/>
          </w:tcBorders>
          <w:shd w:val="clear" w:color="auto" w:fill="FDE7E7"/>
          <w:tcMar>
            <w:top w:w="0" w:type="dxa"/>
            <w:left w:w="108" w:type="dxa"/>
            <w:bottom w:w="0" w:type="dxa"/>
            <w:right w:w="108" w:type="dxa"/>
          </w:tcMar>
        </w:tcPr>
        <w:p w14:paraId="2150D3FA" w14:textId="77777777" w:rsidR="00DC697A" w:rsidRDefault="00DC697A" w:rsidP="00DC697A">
          <w:pPr>
            <w:spacing w:after="120"/>
            <w:rPr>
              <w:rFonts w:hint="eastAsia"/>
            </w:rPr>
          </w:pPr>
          <w:r>
            <w:rPr>
              <w:rFonts w:eastAsia="Times New Roman"/>
              <w:sz w:val="16"/>
              <w:szCs w:val="16"/>
            </w:rPr>
            <w:t>Modification</w:t>
          </w:r>
        </w:p>
      </w:tc>
      <w:tc>
        <w:tcPr>
          <w:tcW w:w="3755" w:type="dxa"/>
          <w:tcBorders>
            <w:top w:val="dotted" w:sz="4" w:space="0" w:color="F7CAAC"/>
            <w:left w:val="dotted" w:sz="4" w:space="0" w:color="F7CAAC"/>
            <w:bottom w:val="dotted" w:sz="4" w:space="0" w:color="F7CAAC"/>
            <w:right w:val="dotted" w:sz="4" w:space="0" w:color="F7CAAC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34E0D498" w14:textId="2787EF67" w:rsidR="00DC697A" w:rsidRDefault="00DC697A" w:rsidP="00DC697A">
          <w:pPr>
            <w:tabs>
              <w:tab w:val="left" w:pos="1332"/>
            </w:tabs>
            <w:spacing w:after="120"/>
            <w:rPr>
              <w:rFonts w:eastAsia="Times New Roman"/>
              <w:sz w:val="16"/>
              <w:szCs w:val="16"/>
            </w:rPr>
          </w:pPr>
        </w:p>
      </w:tc>
    </w:tr>
    <w:bookmarkEnd w:id="6"/>
  </w:tbl>
  <w:p w14:paraId="3A861684" w14:textId="77777777" w:rsidR="002B1DC5" w:rsidRDefault="002B1DC5" w:rsidP="00DC697A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47FA0" w14:textId="77777777" w:rsidR="001F7763" w:rsidRDefault="001F7763">
      <w:r>
        <w:separator/>
      </w:r>
    </w:p>
    <w:p w14:paraId="2D40FCA9" w14:textId="77777777" w:rsidR="001F7763" w:rsidRDefault="001F7763"/>
  </w:footnote>
  <w:footnote w:type="continuationSeparator" w:id="0">
    <w:p w14:paraId="265B3F80" w14:textId="77777777" w:rsidR="001F7763" w:rsidRDefault="001F7763">
      <w:r>
        <w:continuationSeparator/>
      </w:r>
    </w:p>
    <w:p w14:paraId="159FD5D6" w14:textId="77777777" w:rsidR="001F7763" w:rsidRDefault="001F7763"/>
  </w:footnote>
  <w:footnote w:type="continuationNotice" w:id="1">
    <w:p w14:paraId="091BD891" w14:textId="77777777" w:rsidR="001F7763" w:rsidRDefault="001F776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Borders>
        <w:top w:val="single" w:sz="36" w:space="0" w:color="082A75" w:themeColor="text2"/>
        <w:left w:val="single" w:sz="36" w:space="0" w:color="082A75" w:themeColor="text2"/>
        <w:bottom w:val="single" w:sz="36" w:space="0" w:color="082A75" w:themeColor="text2"/>
        <w:right w:val="single" w:sz="36" w:space="0" w:color="082A75" w:themeColor="text2"/>
        <w:insideH w:val="single" w:sz="36" w:space="0" w:color="082A75" w:themeColor="text2"/>
        <w:insideV w:val="single" w:sz="36" w:space="0" w:color="082A75" w:themeColor="text2"/>
      </w:tblBorders>
      <w:tblLook w:val="0000" w:firstRow="0" w:lastRow="0" w:firstColumn="0" w:lastColumn="0" w:noHBand="0" w:noVBand="0"/>
    </w:tblPr>
    <w:tblGrid>
      <w:gridCol w:w="10035"/>
    </w:tblGrid>
    <w:tr w:rsidR="00D077E9" w14:paraId="4BCA4F53" w14:textId="77777777" w:rsidTr="00360494">
      <w:trPr>
        <w:trHeight w:val="978"/>
      </w:trPr>
      <w:tc>
        <w:tcPr>
          <w:tcW w:w="10035" w:type="dxa"/>
          <w:tcBorders>
            <w:top w:val="nil"/>
            <w:left w:val="nil"/>
            <w:bottom w:val="single" w:sz="36" w:space="0" w:color="34ABA2" w:themeColor="accent3"/>
            <w:right w:val="nil"/>
          </w:tcBorders>
        </w:tcPr>
        <w:p w14:paraId="43CDDDFF" w14:textId="77777777" w:rsidR="00D077E9" w:rsidRDefault="00D077E9">
          <w:pPr>
            <w:pStyle w:val="En-tte"/>
          </w:pPr>
        </w:p>
      </w:tc>
    </w:tr>
  </w:tbl>
  <w:p w14:paraId="2B51F07B" w14:textId="0BE5E3B9" w:rsidR="00D077E9" w:rsidRDefault="00D077E9" w:rsidP="002B1DC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9CA8B" w14:textId="77777777" w:rsidR="003214DF" w:rsidRDefault="003214DF" w:rsidP="003214DF">
    <w:pPr>
      <w:pStyle w:val="En-tte"/>
      <w:jc w:val="right"/>
      <w:rPr>
        <w:sz w:val="22"/>
      </w:rPr>
    </w:pPr>
  </w:p>
  <w:p w14:paraId="5E695DF7" w14:textId="47B1F503" w:rsidR="003214DF" w:rsidRPr="003214DF" w:rsidRDefault="003214DF" w:rsidP="003214DF">
    <w:pPr>
      <w:pStyle w:val="En-tte"/>
      <w:jc w:val="right"/>
      <w:rPr>
        <w:sz w:val="20"/>
        <w:szCs w:val="20"/>
      </w:rPr>
    </w:pPr>
    <w:r w:rsidRPr="003214DF">
      <w:rPr>
        <w:sz w:val="20"/>
        <w:szCs w:val="20"/>
      </w:rPr>
      <w:t xml:space="preserve">Fiche projet </w:t>
    </w:r>
    <w:r w:rsidR="00DC697A">
      <w:rPr>
        <w:sz w:val="20"/>
        <w:szCs w:val="20"/>
      </w:rPr>
      <w:t>Communication</w:t>
    </w:r>
    <w:r w:rsidRPr="003214DF">
      <w:rPr>
        <w:sz w:val="20"/>
        <w:szCs w:val="20"/>
      </w:rPr>
      <w:t xml:space="preserve"> – Région Sud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F535C"/>
    <w:multiLevelType w:val="hybridMultilevel"/>
    <w:tmpl w:val="6FBAD2B0"/>
    <w:lvl w:ilvl="0" w:tplc="4AD67306">
      <w:start w:val="1"/>
      <w:numFmt w:val="bullet"/>
      <w:lvlText w:val="•"/>
      <w:lvlJc w:val="left"/>
      <w:pPr>
        <w:ind w:left="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B8A6E8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228C1A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F80282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7F69B2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5CD628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0E9A9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E20D2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42C6EE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6A2AF5"/>
    <w:multiLevelType w:val="hybridMultilevel"/>
    <w:tmpl w:val="C99C189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22857"/>
    <w:multiLevelType w:val="hybridMultilevel"/>
    <w:tmpl w:val="BA32C42E"/>
    <w:lvl w:ilvl="0" w:tplc="9D703ACC">
      <w:start w:val="1"/>
      <w:numFmt w:val="bullet"/>
      <w:lvlText w:val="•"/>
      <w:lvlJc w:val="left"/>
      <w:pPr>
        <w:ind w:left="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3C565E">
      <w:start w:val="1"/>
      <w:numFmt w:val="bullet"/>
      <w:lvlText w:val="o"/>
      <w:lvlJc w:val="left"/>
      <w:pPr>
        <w:ind w:left="10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BE4BD1A">
      <w:start w:val="1"/>
      <w:numFmt w:val="bullet"/>
      <w:lvlText w:val="▪"/>
      <w:lvlJc w:val="left"/>
      <w:pPr>
        <w:ind w:left="18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8F2E28A">
      <w:start w:val="1"/>
      <w:numFmt w:val="bullet"/>
      <w:lvlText w:val="•"/>
      <w:lvlJc w:val="left"/>
      <w:pPr>
        <w:ind w:left="2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2276D2">
      <w:start w:val="1"/>
      <w:numFmt w:val="bullet"/>
      <w:lvlText w:val="o"/>
      <w:lvlJc w:val="left"/>
      <w:pPr>
        <w:ind w:left="32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C035B4">
      <w:start w:val="1"/>
      <w:numFmt w:val="bullet"/>
      <w:lvlText w:val="▪"/>
      <w:lvlJc w:val="left"/>
      <w:pPr>
        <w:ind w:left="39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892374E">
      <w:start w:val="1"/>
      <w:numFmt w:val="bullet"/>
      <w:lvlText w:val="•"/>
      <w:lvlJc w:val="left"/>
      <w:pPr>
        <w:ind w:left="46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02267E">
      <w:start w:val="1"/>
      <w:numFmt w:val="bullet"/>
      <w:lvlText w:val="o"/>
      <w:lvlJc w:val="left"/>
      <w:pPr>
        <w:ind w:left="5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FA783A">
      <w:start w:val="1"/>
      <w:numFmt w:val="bullet"/>
      <w:lvlText w:val="▪"/>
      <w:lvlJc w:val="left"/>
      <w:pPr>
        <w:ind w:left="61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E546D5"/>
    <w:multiLevelType w:val="hybridMultilevel"/>
    <w:tmpl w:val="52448FFE"/>
    <w:lvl w:ilvl="0" w:tplc="EC8C750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B3A4B"/>
    <w:multiLevelType w:val="hybridMultilevel"/>
    <w:tmpl w:val="FB4E60E2"/>
    <w:lvl w:ilvl="0" w:tplc="49442FF0">
      <w:start w:val="1"/>
      <w:numFmt w:val="bullet"/>
      <w:lvlText w:val="•"/>
      <w:lvlJc w:val="left"/>
      <w:pPr>
        <w:ind w:left="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48EC2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52913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DA853E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A0166C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F03D6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7C776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2480A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6A7720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17536F1"/>
    <w:multiLevelType w:val="hybridMultilevel"/>
    <w:tmpl w:val="15443546"/>
    <w:lvl w:ilvl="0" w:tplc="3DFAF5FA">
      <w:start w:val="1"/>
      <w:numFmt w:val="bullet"/>
      <w:lvlText w:val="•"/>
      <w:lvlJc w:val="left"/>
      <w:pPr>
        <w:ind w:left="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D0616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F4101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7AAA0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7E77B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F62B60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3A2F7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DAD08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7FECFE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2845F59"/>
    <w:multiLevelType w:val="hybridMultilevel"/>
    <w:tmpl w:val="57527E9E"/>
    <w:lvl w:ilvl="0" w:tplc="FACAB36E">
      <w:start w:val="1"/>
      <w:numFmt w:val="bullet"/>
      <w:lvlText w:val="•"/>
      <w:lvlJc w:val="left"/>
      <w:pPr>
        <w:ind w:left="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BA789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3E8604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1E072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B32103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C212B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D4B4F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90A39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9C8BB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68A3B7B"/>
    <w:multiLevelType w:val="hybridMultilevel"/>
    <w:tmpl w:val="607E5162"/>
    <w:lvl w:ilvl="0" w:tplc="A776C7CC">
      <w:start w:val="1"/>
      <w:numFmt w:val="bullet"/>
      <w:lvlText w:val="•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F485A6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B2D2A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C1434A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71625E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4498F4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9EB60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564880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78F99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AC44BC2"/>
    <w:multiLevelType w:val="hybridMultilevel"/>
    <w:tmpl w:val="1A6034A2"/>
    <w:lvl w:ilvl="0" w:tplc="9132B924">
      <w:start w:val="1"/>
      <w:numFmt w:val="bullet"/>
      <w:lvlText w:val="•"/>
      <w:lvlJc w:val="left"/>
      <w:pPr>
        <w:ind w:left="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E4E9CA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70A16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003B4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62998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D485CD4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9826E5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24AC93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3B6909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C491F2D"/>
    <w:multiLevelType w:val="hybridMultilevel"/>
    <w:tmpl w:val="705E2FE2"/>
    <w:lvl w:ilvl="0" w:tplc="530EB182">
      <w:start w:val="1"/>
      <w:numFmt w:val="bullet"/>
      <w:lvlText w:val="•"/>
      <w:lvlJc w:val="left"/>
      <w:pPr>
        <w:ind w:left="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E83464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F4DB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0E542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92C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420344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39675F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24310A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C765A9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6DD064B"/>
    <w:multiLevelType w:val="hybridMultilevel"/>
    <w:tmpl w:val="38269B72"/>
    <w:lvl w:ilvl="0" w:tplc="0DF281F4">
      <w:start w:val="1"/>
      <w:numFmt w:val="bullet"/>
      <w:lvlText w:val="•"/>
      <w:lvlJc w:val="left"/>
      <w:pPr>
        <w:ind w:left="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B436E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068D6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5EE3E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CFE687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C8EF208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106FB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60C3E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0C766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ADD7FBD"/>
    <w:multiLevelType w:val="hybridMultilevel"/>
    <w:tmpl w:val="AE883406"/>
    <w:lvl w:ilvl="0" w:tplc="30940E9E">
      <w:start w:val="1"/>
      <w:numFmt w:val="bullet"/>
      <w:lvlText w:val="•"/>
      <w:lvlJc w:val="left"/>
      <w:pPr>
        <w:ind w:left="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B475D4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D6E98E0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0A80A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A6D32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A2C33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FD8CDF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D8BD3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E3040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D716698"/>
    <w:multiLevelType w:val="hybridMultilevel"/>
    <w:tmpl w:val="C1927B6C"/>
    <w:lvl w:ilvl="0" w:tplc="7FD8F1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6F7F8B"/>
    <w:multiLevelType w:val="hybridMultilevel"/>
    <w:tmpl w:val="8130A9DA"/>
    <w:lvl w:ilvl="0" w:tplc="96F01234">
      <w:start w:val="1"/>
      <w:numFmt w:val="bullet"/>
      <w:lvlText w:val="•"/>
      <w:lvlJc w:val="left"/>
      <w:pPr>
        <w:ind w:left="13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703BA4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6628C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82494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FE99A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D89A7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98B11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D82F3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2CC9D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3101240"/>
    <w:multiLevelType w:val="hybridMultilevel"/>
    <w:tmpl w:val="B6A8EFDA"/>
    <w:lvl w:ilvl="0" w:tplc="DBB8E14A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407358"/>
    <w:multiLevelType w:val="hybridMultilevel"/>
    <w:tmpl w:val="8FE015D4"/>
    <w:lvl w:ilvl="0" w:tplc="CD9424BE">
      <w:start w:val="1"/>
      <w:numFmt w:val="bullet"/>
      <w:lvlText w:val="•"/>
      <w:lvlJc w:val="left"/>
      <w:pPr>
        <w:ind w:left="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3ECBDE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F622C5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4945B3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1E21B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E6D784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E6188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226808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0EFD7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08D6B41"/>
    <w:multiLevelType w:val="hybridMultilevel"/>
    <w:tmpl w:val="D730EE84"/>
    <w:lvl w:ilvl="0" w:tplc="E192541E">
      <w:start w:val="1"/>
      <w:numFmt w:val="bullet"/>
      <w:lvlText w:val="•"/>
      <w:lvlJc w:val="left"/>
      <w:pPr>
        <w:ind w:left="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1240D84">
      <w:start w:val="1"/>
      <w:numFmt w:val="bullet"/>
      <w:lvlText w:val="o"/>
      <w:lvlJc w:val="left"/>
      <w:pPr>
        <w:ind w:left="10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6ECABE">
      <w:start w:val="1"/>
      <w:numFmt w:val="bullet"/>
      <w:lvlText w:val="▪"/>
      <w:lvlJc w:val="left"/>
      <w:pPr>
        <w:ind w:left="18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6EE7F8">
      <w:start w:val="1"/>
      <w:numFmt w:val="bullet"/>
      <w:lvlText w:val="•"/>
      <w:lvlJc w:val="left"/>
      <w:pPr>
        <w:ind w:left="25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FCD084">
      <w:start w:val="1"/>
      <w:numFmt w:val="bullet"/>
      <w:lvlText w:val="o"/>
      <w:lvlJc w:val="left"/>
      <w:pPr>
        <w:ind w:left="32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EB4F4">
      <w:start w:val="1"/>
      <w:numFmt w:val="bullet"/>
      <w:lvlText w:val="▪"/>
      <w:lvlJc w:val="left"/>
      <w:pPr>
        <w:ind w:left="39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50A254">
      <w:start w:val="1"/>
      <w:numFmt w:val="bullet"/>
      <w:lvlText w:val="•"/>
      <w:lvlJc w:val="left"/>
      <w:pPr>
        <w:ind w:left="46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56E92C">
      <w:start w:val="1"/>
      <w:numFmt w:val="bullet"/>
      <w:lvlText w:val="o"/>
      <w:lvlJc w:val="left"/>
      <w:pPr>
        <w:ind w:left="54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A04956">
      <w:start w:val="1"/>
      <w:numFmt w:val="bullet"/>
      <w:lvlText w:val="▪"/>
      <w:lvlJc w:val="left"/>
      <w:pPr>
        <w:ind w:left="6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0D94ED2"/>
    <w:multiLevelType w:val="hybridMultilevel"/>
    <w:tmpl w:val="38DA6D94"/>
    <w:lvl w:ilvl="0" w:tplc="3604B7B4">
      <w:start w:val="1"/>
      <w:numFmt w:val="bullet"/>
      <w:lvlText w:val="•"/>
      <w:lvlJc w:val="left"/>
      <w:pPr>
        <w:ind w:left="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9C2F68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42213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E625F5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005F5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BE4F0A0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D020C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0FC03F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06E4BF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5A866A4"/>
    <w:multiLevelType w:val="hybridMultilevel"/>
    <w:tmpl w:val="0156B6E4"/>
    <w:lvl w:ilvl="0" w:tplc="DBB8E14A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EF6C4D"/>
    <w:multiLevelType w:val="multilevel"/>
    <w:tmpl w:val="412A745A"/>
    <w:lvl w:ilvl="0">
      <w:start w:val="7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84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3F208A8"/>
    <w:multiLevelType w:val="hybridMultilevel"/>
    <w:tmpl w:val="7F36D44E"/>
    <w:lvl w:ilvl="0" w:tplc="3878D41E">
      <w:start w:val="1"/>
      <w:numFmt w:val="bullet"/>
      <w:lvlText w:val="•"/>
      <w:lvlJc w:val="left"/>
      <w:pPr>
        <w:ind w:left="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DCB27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7FA092A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CABD0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CAA06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EC25C70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FA2ABB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908D38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26423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A405AEB"/>
    <w:multiLevelType w:val="hybridMultilevel"/>
    <w:tmpl w:val="5FCED884"/>
    <w:lvl w:ilvl="0" w:tplc="F14484B4">
      <w:start w:val="1"/>
      <w:numFmt w:val="bullet"/>
      <w:lvlText w:val="•"/>
      <w:lvlJc w:val="left"/>
      <w:pPr>
        <w:ind w:left="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F2334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CE97A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92D81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CAD10A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6804DD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9EF2B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566582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EA64F90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D09521C"/>
    <w:multiLevelType w:val="hybridMultilevel"/>
    <w:tmpl w:val="9250AD74"/>
    <w:lvl w:ilvl="0" w:tplc="A6129BCE">
      <w:start w:val="1"/>
      <w:numFmt w:val="bullet"/>
      <w:lvlText w:val="•"/>
      <w:lvlJc w:val="left"/>
      <w:pPr>
        <w:ind w:left="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7EF0B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423DB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24682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3F2E97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9EBD6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EC3AA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78B34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2CDEE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622596B"/>
    <w:multiLevelType w:val="hybridMultilevel"/>
    <w:tmpl w:val="5FC20094"/>
    <w:lvl w:ilvl="0" w:tplc="A85424D4">
      <w:start w:val="1"/>
      <w:numFmt w:val="bullet"/>
      <w:lvlText w:val="•"/>
      <w:lvlJc w:val="left"/>
      <w:pPr>
        <w:ind w:left="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82A47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8502540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AE0E1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C2274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1144820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D67B3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B6E22F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6F4BE4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B9E4014"/>
    <w:multiLevelType w:val="hybridMultilevel"/>
    <w:tmpl w:val="EED270FE"/>
    <w:lvl w:ilvl="0" w:tplc="2A462A38">
      <w:start w:val="1"/>
      <w:numFmt w:val="bullet"/>
      <w:lvlText w:val="•"/>
      <w:lvlJc w:val="left"/>
      <w:pPr>
        <w:ind w:left="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3F4802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1A05BA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E6D9E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3C633D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F0CC50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B4E4E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4E23B1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7C8C8E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F315C9F"/>
    <w:multiLevelType w:val="hybridMultilevel"/>
    <w:tmpl w:val="AAF87AFE"/>
    <w:lvl w:ilvl="0" w:tplc="AE4E6CC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233104">
    <w:abstractNumId w:val="14"/>
  </w:num>
  <w:num w:numId="2" w16cid:durableId="1404571433">
    <w:abstractNumId w:val="18"/>
  </w:num>
  <w:num w:numId="3" w16cid:durableId="243685976">
    <w:abstractNumId w:val="13"/>
  </w:num>
  <w:num w:numId="4" w16cid:durableId="1506281452">
    <w:abstractNumId w:val="2"/>
  </w:num>
  <w:num w:numId="5" w16cid:durableId="1794903994">
    <w:abstractNumId w:val="9"/>
  </w:num>
  <w:num w:numId="6" w16cid:durableId="1589075913">
    <w:abstractNumId w:val="0"/>
  </w:num>
  <w:num w:numId="7" w16cid:durableId="1088693341">
    <w:abstractNumId w:val="8"/>
  </w:num>
  <w:num w:numId="8" w16cid:durableId="1936668669">
    <w:abstractNumId w:val="11"/>
  </w:num>
  <w:num w:numId="9" w16cid:durableId="1253199224">
    <w:abstractNumId w:val="7"/>
  </w:num>
  <w:num w:numId="10" w16cid:durableId="212355915">
    <w:abstractNumId w:val="17"/>
  </w:num>
  <w:num w:numId="11" w16cid:durableId="511258022">
    <w:abstractNumId w:val="20"/>
  </w:num>
  <w:num w:numId="12" w16cid:durableId="347756314">
    <w:abstractNumId w:val="5"/>
  </w:num>
  <w:num w:numId="13" w16cid:durableId="1458987900">
    <w:abstractNumId w:val="10"/>
  </w:num>
  <w:num w:numId="14" w16cid:durableId="183054205">
    <w:abstractNumId w:val="15"/>
  </w:num>
  <w:num w:numId="15" w16cid:durableId="1422338502">
    <w:abstractNumId w:val="23"/>
  </w:num>
  <w:num w:numId="16" w16cid:durableId="708843845">
    <w:abstractNumId w:val="4"/>
  </w:num>
  <w:num w:numId="17" w16cid:durableId="847252795">
    <w:abstractNumId w:val="21"/>
  </w:num>
  <w:num w:numId="18" w16cid:durableId="840462200">
    <w:abstractNumId w:val="24"/>
  </w:num>
  <w:num w:numId="19" w16cid:durableId="1485242901">
    <w:abstractNumId w:val="6"/>
  </w:num>
  <w:num w:numId="20" w16cid:durableId="2047636294">
    <w:abstractNumId w:val="22"/>
  </w:num>
  <w:num w:numId="21" w16cid:durableId="363867264">
    <w:abstractNumId w:val="19"/>
  </w:num>
  <w:num w:numId="22" w16cid:durableId="2104721271">
    <w:abstractNumId w:val="16"/>
  </w:num>
  <w:num w:numId="23" w16cid:durableId="1560508205">
    <w:abstractNumId w:val="12"/>
  </w:num>
  <w:num w:numId="24" w16cid:durableId="583807371">
    <w:abstractNumId w:val="1"/>
  </w:num>
  <w:num w:numId="25" w16cid:durableId="950625282">
    <w:abstractNumId w:val="3"/>
  </w:num>
  <w:num w:numId="26" w16cid:durableId="212391456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LABALLE Mélanie">
    <w15:presenceInfo w15:providerId="AD" w15:userId="S::mdelaballe@maregionsud.fr::e19d9044-34fb-437f-89ba-4c5164652b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attachedTemplate r:id="rId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49C"/>
    <w:rsid w:val="000003A1"/>
    <w:rsid w:val="00020247"/>
    <w:rsid w:val="0002409C"/>
    <w:rsid w:val="0002482E"/>
    <w:rsid w:val="00030A77"/>
    <w:rsid w:val="00031C8D"/>
    <w:rsid w:val="0004179F"/>
    <w:rsid w:val="00044776"/>
    <w:rsid w:val="00050324"/>
    <w:rsid w:val="00054C4F"/>
    <w:rsid w:val="00057B80"/>
    <w:rsid w:val="000658A6"/>
    <w:rsid w:val="00092E93"/>
    <w:rsid w:val="00094C0E"/>
    <w:rsid w:val="000A0150"/>
    <w:rsid w:val="000A60F9"/>
    <w:rsid w:val="000B63E8"/>
    <w:rsid w:val="000C65ED"/>
    <w:rsid w:val="000D70DA"/>
    <w:rsid w:val="000E63C9"/>
    <w:rsid w:val="000F0F9F"/>
    <w:rsid w:val="00101E48"/>
    <w:rsid w:val="001032CF"/>
    <w:rsid w:val="001116EC"/>
    <w:rsid w:val="001214E5"/>
    <w:rsid w:val="00127177"/>
    <w:rsid w:val="00130E9D"/>
    <w:rsid w:val="00134FF5"/>
    <w:rsid w:val="00150A6D"/>
    <w:rsid w:val="00151BCA"/>
    <w:rsid w:val="0015383F"/>
    <w:rsid w:val="00163560"/>
    <w:rsid w:val="00170651"/>
    <w:rsid w:val="001756CC"/>
    <w:rsid w:val="00180F2E"/>
    <w:rsid w:val="00185B35"/>
    <w:rsid w:val="00187BBF"/>
    <w:rsid w:val="0019497B"/>
    <w:rsid w:val="00196B18"/>
    <w:rsid w:val="00196B7D"/>
    <w:rsid w:val="001A16E9"/>
    <w:rsid w:val="001B0B8A"/>
    <w:rsid w:val="001B1CA0"/>
    <w:rsid w:val="001C6E34"/>
    <w:rsid w:val="001C7024"/>
    <w:rsid w:val="001D08F6"/>
    <w:rsid w:val="001D41FD"/>
    <w:rsid w:val="001F2BC8"/>
    <w:rsid w:val="001F5F6B"/>
    <w:rsid w:val="001F7763"/>
    <w:rsid w:val="002008AA"/>
    <w:rsid w:val="00211307"/>
    <w:rsid w:val="002338B9"/>
    <w:rsid w:val="0024330C"/>
    <w:rsid w:val="00243EBC"/>
    <w:rsid w:val="00246A35"/>
    <w:rsid w:val="0025716B"/>
    <w:rsid w:val="00270C80"/>
    <w:rsid w:val="00280B86"/>
    <w:rsid w:val="00284348"/>
    <w:rsid w:val="00286339"/>
    <w:rsid w:val="002970A8"/>
    <w:rsid w:val="002979A7"/>
    <w:rsid w:val="002A4C8F"/>
    <w:rsid w:val="002A679A"/>
    <w:rsid w:val="002B1DC5"/>
    <w:rsid w:val="002B40B0"/>
    <w:rsid w:val="002B52CD"/>
    <w:rsid w:val="002B75A3"/>
    <w:rsid w:val="002B794B"/>
    <w:rsid w:val="002C4728"/>
    <w:rsid w:val="002C7986"/>
    <w:rsid w:val="002F0222"/>
    <w:rsid w:val="002F0400"/>
    <w:rsid w:val="002F51F5"/>
    <w:rsid w:val="002F57AE"/>
    <w:rsid w:val="002F6645"/>
    <w:rsid w:val="002F6D71"/>
    <w:rsid w:val="00306002"/>
    <w:rsid w:val="00312137"/>
    <w:rsid w:val="00314AB6"/>
    <w:rsid w:val="003214DF"/>
    <w:rsid w:val="00330359"/>
    <w:rsid w:val="0033762F"/>
    <w:rsid w:val="00351645"/>
    <w:rsid w:val="00360494"/>
    <w:rsid w:val="00360BB9"/>
    <w:rsid w:val="00366C7E"/>
    <w:rsid w:val="003735BB"/>
    <w:rsid w:val="00377A20"/>
    <w:rsid w:val="00383700"/>
    <w:rsid w:val="00384EA3"/>
    <w:rsid w:val="00391EB8"/>
    <w:rsid w:val="003949BC"/>
    <w:rsid w:val="003A222B"/>
    <w:rsid w:val="003A39A1"/>
    <w:rsid w:val="003A3A18"/>
    <w:rsid w:val="003C0D4E"/>
    <w:rsid w:val="003C2191"/>
    <w:rsid w:val="003C533D"/>
    <w:rsid w:val="003C6C22"/>
    <w:rsid w:val="003C769A"/>
    <w:rsid w:val="003D0DDA"/>
    <w:rsid w:val="003D1514"/>
    <w:rsid w:val="003D1764"/>
    <w:rsid w:val="003D30EC"/>
    <w:rsid w:val="003D3863"/>
    <w:rsid w:val="003D5382"/>
    <w:rsid w:val="003E1B94"/>
    <w:rsid w:val="003E3AAF"/>
    <w:rsid w:val="003E53E3"/>
    <w:rsid w:val="003E6532"/>
    <w:rsid w:val="00401999"/>
    <w:rsid w:val="0040648C"/>
    <w:rsid w:val="004110DE"/>
    <w:rsid w:val="00426A49"/>
    <w:rsid w:val="0044085A"/>
    <w:rsid w:val="00444B58"/>
    <w:rsid w:val="00457478"/>
    <w:rsid w:val="004659FC"/>
    <w:rsid w:val="00472987"/>
    <w:rsid w:val="00476DEA"/>
    <w:rsid w:val="00486340"/>
    <w:rsid w:val="004900D1"/>
    <w:rsid w:val="004927D0"/>
    <w:rsid w:val="004936EE"/>
    <w:rsid w:val="00494CC5"/>
    <w:rsid w:val="00495147"/>
    <w:rsid w:val="004B21A5"/>
    <w:rsid w:val="004B2A56"/>
    <w:rsid w:val="004B6107"/>
    <w:rsid w:val="004C0C47"/>
    <w:rsid w:val="004E712C"/>
    <w:rsid w:val="0050085C"/>
    <w:rsid w:val="005037F0"/>
    <w:rsid w:val="00506200"/>
    <w:rsid w:val="0050633A"/>
    <w:rsid w:val="00511020"/>
    <w:rsid w:val="00516A86"/>
    <w:rsid w:val="0052056C"/>
    <w:rsid w:val="00522041"/>
    <w:rsid w:val="005237A5"/>
    <w:rsid w:val="00526FB5"/>
    <w:rsid w:val="005275F6"/>
    <w:rsid w:val="00532541"/>
    <w:rsid w:val="005406CB"/>
    <w:rsid w:val="00542B77"/>
    <w:rsid w:val="005441EB"/>
    <w:rsid w:val="00547546"/>
    <w:rsid w:val="00563F4D"/>
    <w:rsid w:val="00571BE6"/>
    <w:rsid w:val="00572102"/>
    <w:rsid w:val="00583366"/>
    <w:rsid w:val="0059082F"/>
    <w:rsid w:val="005962A2"/>
    <w:rsid w:val="005974E2"/>
    <w:rsid w:val="005A0D49"/>
    <w:rsid w:val="005A3595"/>
    <w:rsid w:val="005B2C82"/>
    <w:rsid w:val="005C3651"/>
    <w:rsid w:val="005D08D1"/>
    <w:rsid w:val="005D1890"/>
    <w:rsid w:val="005F1BB0"/>
    <w:rsid w:val="00601144"/>
    <w:rsid w:val="006079F2"/>
    <w:rsid w:val="00607E7F"/>
    <w:rsid w:val="006100DC"/>
    <w:rsid w:val="00612EEF"/>
    <w:rsid w:val="006162DE"/>
    <w:rsid w:val="00624A12"/>
    <w:rsid w:val="006301D0"/>
    <w:rsid w:val="0063085F"/>
    <w:rsid w:val="00636EDC"/>
    <w:rsid w:val="006370EC"/>
    <w:rsid w:val="00637FA1"/>
    <w:rsid w:val="00651A31"/>
    <w:rsid w:val="006527C4"/>
    <w:rsid w:val="00654E65"/>
    <w:rsid w:val="00656C4D"/>
    <w:rsid w:val="00657CFC"/>
    <w:rsid w:val="00665AEF"/>
    <w:rsid w:val="00675EC2"/>
    <w:rsid w:val="00681B31"/>
    <w:rsid w:val="00685E6C"/>
    <w:rsid w:val="006A3CEA"/>
    <w:rsid w:val="006B7507"/>
    <w:rsid w:val="006D7AD7"/>
    <w:rsid w:val="006E5716"/>
    <w:rsid w:val="006F2632"/>
    <w:rsid w:val="006F6290"/>
    <w:rsid w:val="007112E8"/>
    <w:rsid w:val="00714938"/>
    <w:rsid w:val="00715000"/>
    <w:rsid w:val="00715D4B"/>
    <w:rsid w:val="00721FF7"/>
    <w:rsid w:val="00723909"/>
    <w:rsid w:val="007302B3"/>
    <w:rsid w:val="00730733"/>
    <w:rsid w:val="00730E3A"/>
    <w:rsid w:val="00736AAF"/>
    <w:rsid w:val="007449B8"/>
    <w:rsid w:val="00750785"/>
    <w:rsid w:val="007543BB"/>
    <w:rsid w:val="007575CF"/>
    <w:rsid w:val="00762A8B"/>
    <w:rsid w:val="00763C7D"/>
    <w:rsid w:val="00765B2A"/>
    <w:rsid w:val="0077000E"/>
    <w:rsid w:val="00782A78"/>
    <w:rsid w:val="00782F65"/>
    <w:rsid w:val="00783A34"/>
    <w:rsid w:val="00797C06"/>
    <w:rsid w:val="007B5B52"/>
    <w:rsid w:val="007B63A5"/>
    <w:rsid w:val="007C6B52"/>
    <w:rsid w:val="007D16C5"/>
    <w:rsid w:val="007D699C"/>
    <w:rsid w:val="007D714A"/>
    <w:rsid w:val="007D73B0"/>
    <w:rsid w:val="007F273E"/>
    <w:rsid w:val="007F5C88"/>
    <w:rsid w:val="007F7697"/>
    <w:rsid w:val="007F7F64"/>
    <w:rsid w:val="00801A04"/>
    <w:rsid w:val="00810014"/>
    <w:rsid w:val="008211BC"/>
    <w:rsid w:val="008264FE"/>
    <w:rsid w:val="00832C1C"/>
    <w:rsid w:val="008349DD"/>
    <w:rsid w:val="00843D5B"/>
    <w:rsid w:val="008540B1"/>
    <w:rsid w:val="00854FC4"/>
    <w:rsid w:val="00862FE4"/>
    <w:rsid w:val="0086389A"/>
    <w:rsid w:val="0087605E"/>
    <w:rsid w:val="00892FA8"/>
    <w:rsid w:val="00893183"/>
    <w:rsid w:val="008B1FEE"/>
    <w:rsid w:val="008D6D1F"/>
    <w:rsid w:val="008E0B70"/>
    <w:rsid w:val="008E2B93"/>
    <w:rsid w:val="008E306F"/>
    <w:rsid w:val="008E7772"/>
    <w:rsid w:val="008F51A7"/>
    <w:rsid w:val="008F5418"/>
    <w:rsid w:val="00903C32"/>
    <w:rsid w:val="0091275B"/>
    <w:rsid w:val="00916B16"/>
    <w:rsid w:val="009173B9"/>
    <w:rsid w:val="00926915"/>
    <w:rsid w:val="0093335D"/>
    <w:rsid w:val="00935583"/>
    <w:rsid w:val="0093613E"/>
    <w:rsid w:val="00937E9F"/>
    <w:rsid w:val="00940553"/>
    <w:rsid w:val="00942220"/>
    <w:rsid w:val="00943026"/>
    <w:rsid w:val="0095026B"/>
    <w:rsid w:val="00966B81"/>
    <w:rsid w:val="00975E7E"/>
    <w:rsid w:val="00980A78"/>
    <w:rsid w:val="0098355F"/>
    <w:rsid w:val="009A255E"/>
    <w:rsid w:val="009B3B72"/>
    <w:rsid w:val="009B5621"/>
    <w:rsid w:val="009C2020"/>
    <w:rsid w:val="009C7720"/>
    <w:rsid w:val="009F0B6E"/>
    <w:rsid w:val="00A17DDA"/>
    <w:rsid w:val="00A23AFA"/>
    <w:rsid w:val="00A31B3E"/>
    <w:rsid w:val="00A35823"/>
    <w:rsid w:val="00A400AE"/>
    <w:rsid w:val="00A469CF"/>
    <w:rsid w:val="00A51F07"/>
    <w:rsid w:val="00A522A9"/>
    <w:rsid w:val="00A532F3"/>
    <w:rsid w:val="00A563F2"/>
    <w:rsid w:val="00A56742"/>
    <w:rsid w:val="00A57A1F"/>
    <w:rsid w:val="00A61747"/>
    <w:rsid w:val="00A67B5C"/>
    <w:rsid w:val="00A7010B"/>
    <w:rsid w:val="00A82EF1"/>
    <w:rsid w:val="00A8489E"/>
    <w:rsid w:val="00A87643"/>
    <w:rsid w:val="00A92FAF"/>
    <w:rsid w:val="00A9401A"/>
    <w:rsid w:val="00AA665F"/>
    <w:rsid w:val="00AB02A7"/>
    <w:rsid w:val="00AB2665"/>
    <w:rsid w:val="00AB2E65"/>
    <w:rsid w:val="00AB4BC9"/>
    <w:rsid w:val="00AB5015"/>
    <w:rsid w:val="00AB794F"/>
    <w:rsid w:val="00AC29F3"/>
    <w:rsid w:val="00AC2E13"/>
    <w:rsid w:val="00AC350C"/>
    <w:rsid w:val="00AC3FFA"/>
    <w:rsid w:val="00AC56BE"/>
    <w:rsid w:val="00AD2F6A"/>
    <w:rsid w:val="00AE0C0D"/>
    <w:rsid w:val="00B03F05"/>
    <w:rsid w:val="00B05927"/>
    <w:rsid w:val="00B05CD5"/>
    <w:rsid w:val="00B105C0"/>
    <w:rsid w:val="00B1259E"/>
    <w:rsid w:val="00B17A70"/>
    <w:rsid w:val="00B231E5"/>
    <w:rsid w:val="00B30D05"/>
    <w:rsid w:val="00B31703"/>
    <w:rsid w:val="00B35858"/>
    <w:rsid w:val="00B36AF7"/>
    <w:rsid w:val="00B42F90"/>
    <w:rsid w:val="00B45D98"/>
    <w:rsid w:val="00B51DF4"/>
    <w:rsid w:val="00B6242A"/>
    <w:rsid w:val="00B75972"/>
    <w:rsid w:val="00BA0958"/>
    <w:rsid w:val="00BA1F0F"/>
    <w:rsid w:val="00BA1F25"/>
    <w:rsid w:val="00BA34FA"/>
    <w:rsid w:val="00BA3A3F"/>
    <w:rsid w:val="00BC0866"/>
    <w:rsid w:val="00BC2B82"/>
    <w:rsid w:val="00BC6D4D"/>
    <w:rsid w:val="00BD26FF"/>
    <w:rsid w:val="00BD48BC"/>
    <w:rsid w:val="00BD6DE8"/>
    <w:rsid w:val="00BE1C48"/>
    <w:rsid w:val="00BE2ABE"/>
    <w:rsid w:val="00BF1F75"/>
    <w:rsid w:val="00BF2D4E"/>
    <w:rsid w:val="00BF5B46"/>
    <w:rsid w:val="00C025E9"/>
    <w:rsid w:val="00C02B87"/>
    <w:rsid w:val="00C0519C"/>
    <w:rsid w:val="00C058CD"/>
    <w:rsid w:val="00C070A2"/>
    <w:rsid w:val="00C1401B"/>
    <w:rsid w:val="00C161A7"/>
    <w:rsid w:val="00C17EE6"/>
    <w:rsid w:val="00C23124"/>
    <w:rsid w:val="00C33A75"/>
    <w:rsid w:val="00C4086D"/>
    <w:rsid w:val="00C42E14"/>
    <w:rsid w:val="00C52231"/>
    <w:rsid w:val="00C52328"/>
    <w:rsid w:val="00C53A21"/>
    <w:rsid w:val="00C80A96"/>
    <w:rsid w:val="00C81260"/>
    <w:rsid w:val="00C9059D"/>
    <w:rsid w:val="00CA1896"/>
    <w:rsid w:val="00CA40D7"/>
    <w:rsid w:val="00CA6522"/>
    <w:rsid w:val="00CB1045"/>
    <w:rsid w:val="00CB5B28"/>
    <w:rsid w:val="00CC695E"/>
    <w:rsid w:val="00CD128C"/>
    <w:rsid w:val="00CD1D56"/>
    <w:rsid w:val="00CE2175"/>
    <w:rsid w:val="00CE67BE"/>
    <w:rsid w:val="00CF04A3"/>
    <w:rsid w:val="00CF5371"/>
    <w:rsid w:val="00CF61E8"/>
    <w:rsid w:val="00D0323A"/>
    <w:rsid w:val="00D0559F"/>
    <w:rsid w:val="00D0703B"/>
    <w:rsid w:val="00D077E9"/>
    <w:rsid w:val="00D14AEC"/>
    <w:rsid w:val="00D245BA"/>
    <w:rsid w:val="00D36A93"/>
    <w:rsid w:val="00D406BD"/>
    <w:rsid w:val="00D42CB7"/>
    <w:rsid w:val="00D43957"/>
    <w:rsid w:val="00D51090"/>
    <w:rsid w:val="00D5413D"/>
    <w:rsid w:val="00D560C6"/>
    <w:rsid w:val="00D570A9"/>
    <w:rsid w:val="00D636DC"/>
    <w:rsid w:val="00D70D02"/>
    <w:rsid w:val="00D770C7"/>
    <w:rsid w:val="00D86945"/>
    <w:rsid w:val="00D90290"/>
    <w:rsid w:val="00D92762"/>
    <w:rsid w:val="00D92FCB"/>
    <w:rsid w:val="00DA775F"/>
    <w:rsid w:val="00DA7CD1"/>
    <w:rsid w:val="00DB5E48"/>
    <w:rsid w:val="00DC194D"/>
    <w:rsid w:val="00DC275C"/>
    <w:rsid w:val="00DC34E7"/>
    <w:rsid w:val="00DC697A"/>
    <w:rsid w:val="00DD152F"/>
    <w:rsid w:val="00DE213F"/>
    <w:rsid w:val="00DE3A9D"/>
    <w:rsid w:val="00DE545D"/>
    <w:rsid w:val="00DE5A51"/>
    <w:rsid w:val="00DF027C"/>
    <w:rsid w:val="00E00165"/>
    <w:rsid w:val="00E00A32"/>
    <w:rsid w:val="00E021EE"/>
    <w:rsid w:val="00E13816"/>
    <w:rsid w:val="00E15BB6"/>
    <w:rsid w:val="00E16849"/>
    <w:rsid w:val="00E16FE1"/>
    <w:rsid w:val="00E22ACD"/>
    <w:rsid w:val="00E25C4D"/>
    <w:rsid w:val="00E351B9"/>
    <w:rsid w:val="00E549F8"/>
    <w:rsid w:val="00E620B0"/>
    <w:rsid w:val="00E803B2"/>
    <w:rsid w:val="00E81087"/>
    <w:rsid w:val="00E81459"/>
    <w:rsid w:val="00E81B40"/>
    <w:rsid w:val="00E83FFD"/>
    <w:rsid w:val="00E85848"/>
    <w:rsid w:val="00E87F21"/>
    <w:rsid w:val="00EC31AB"/>
    <w:rsid w:val="00EC5882"/>
    <w:rsid w:val="00ED0C01"/>
    <w:rsid w:val="00ED749C"/>
    <w:rsid w:val="00EE27AF"/>
    <w:rsid w:val="00EF555B"/>
    <w:rsid w:val="00F027BB"/>
    <w:rsid w:val="00F11DCF"/>
    <w:rsid w:val="00F162EA"/>
    <w:rsid w:val="00F246B6"/>
    <w:rsid w:val="00F25ADB"/>
    <w:rsid w:val="00F27B79"/>
    <w:rsid w:val="00F45F86"/>
    <w:rsid w:val="00F474F8"/>
    <w:rsid w:val="00F52D27"/>
    <w:rsid w:val="00F55138"/>
    <w:rsid w:val="00F64686"/>
    <w:rsid w:val="00F666FB"/>
    <w:rsid w:val="00F70A96"/>
    <w:rsid w:val="00F71A1E"/>
    <w:rsid w:val="00F83527"/>
    <w:rsid w:val="00F86054"/>
    <w:rsid w:val="00F9410D"/>
    <w:rsid w:val="00F94CFA"/>
    <w:rsid w:val="00F95B7F"/>
    <w:rsid w:val="00FA1CD1"/>
    <w:rsid w:val="00FA7E23"/>
    <w:rsid w:val="00FB260D"/>
    <w:rsid w:val="00FB26E1"/>
    <w:rsid w:val="00FC349A"/>
    <w:rsid w:val="00FD583F"/>
    <w:rsid w:val="00FD6395"/>
    <w:rsid w:val="00FD7488"/>
    <w:rsid w:val="00FD7F4E"/>
    <w:rsid w:val="00FE1118"/>
    <w:rsid w:val="00FE2F4B"/>
    <w:rsid w:val="00FE3DC2"/>
    <w:rsid w:val="00FE7E27"/>
    <w:rsid w:val="00FF135C"/>
    <w:rsid w:val="00FF16B4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70947C"/>
  <w15:docId w15:val="{B8F523AA-6BE4-4F68-A6B4-6472F4A59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7" w:qFormat="1"/>
    <w:lsdException w:name="heading 2" w:uiPriority="4" w:qFormat="1"/>
    <w:lsdException w:name="heading 3" w:semiHidden="1" w:uiPriority="5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3" w:unhideWhenUsed="1" w:qFormat="1"/>
    <w:lsdException w:name="Hyperlink" w:semiHidden="1" w:unhideWhenUsed="1"/>
    <w:lsdException w:name="FollowedHyperlink" w:semiHidden="1" w:unhideWhenUsed="1"/>
    <w:lsdException w:name="Strong" w:semiHidden="1" w:uiPriority="2" w:unhideWhenUsed="1" w:qFormat="1"/>
    <w:lsdException w:name="Emphasis" w:semiHidden="1" w:uiPriority="2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 w:uiPriority="0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938"/>
    <w:pPr>
      <w:spacing w:after="0"/>
      <w:jc w:val="both"/>
    </w:pPr>
    <w:rPr>
      <w:rFonts w:eastAsiaTheme="minorEastAsia"/>
      <w:color w:val="082A75" w:themeColor="text2"/>
      <w:sz w:val="28"/>
      <w:szCs w:val="22"/>
    </w:rPr>
  </w:style>
  <w:style w:type="paragraph" w:styleId="Titre1">
    <w:name w:val="heading 1"/>
    <w:basedOn w:val="Normal"/>
    <w:link w:val="Titre1Car"/>
    <w:uiPriority w:val="4"/>
    <w:qFormat/>
    <w:rsid w:val="00D077E9"/>
    <w:pPr>
      <w:keepNext/>
      <w:spacing w:before="240" w:after="60"/>
      <w:outlineLvl w:val="0"/>
    </w:pPr>
    <w:rPr>
      <w:rFonts w:asciiTheme="majorHAnsi" w:eastAsiaTheme="majorEastAsia" w:hAnsiTheme="majorHAnsi" w:cstheme="majorBidi"/>
      <w:color w:val="061F57" w:themeColor="text2" w:themeShade="BF"/>
      <w:kern w:val="28"/>
      <w:sz w:val="52"/>
      <w:szCs w:val="32"/>
    </w:rPr>
  </w:style>
  <w:style w:type="paragraph" w:styleId="Titre2">
    <w:name w:val="heading 2"/>
    <w:basedOn w:val="Normal"/>
    <w:next w:val="Normal"/>
    <w:link w:val="Titre2Car"/>
    <w:uiPriority w:val="4"/>
    <w:qFormat/>
    <w:rsid w:val="00E13816"/>
    <w:pPr>
      <w:keepNext/>
      <w:spacing w:after="240" w:line="240" w:lineRule="auto"/>
      <w:outlineLvl w:val="1"/>
    </w:pPr>
    <w:rPr>
      <w:rFonts w:eastAsiaTheme="majorEastAsia" w:cstheme="majorBidi"/>
      <w:color w:val="3A8EA9" w:themeColor="accent4" w:themeShade="BF"/>
      <w:sz w:val="36"/>
      <w:szCs w:val="26"/>
    </w:rPr>
  </w:style>
  <w:style w:type="paragraph" w:styleId="Titre3">
    <w:name w:val="heading 3"/>
    <w:basedOn w:val="Normal"/>
    <w:next w:val="Normal"/>
    <w:link w:val="Titre3Car"/>
    <w:uiPriority w:val="5"/>
    <w:semiHidden/>
    <w:unhideWhenUsed/>
    <w:qFormat/>
    <w:rsid w:val="005062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12639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hAnsi="Tahoma" w:cs="Tahoma"/>
      <w:sz w:val="16"/>
      <w:szCs w:val="16"/>
    </w:rPr>
  </w:style>
  <w:style w:type="paragraph" w:styleId="Titre">
    <w:name w:val="Title"/>
    <w:basedOn w:val="Normal"/>
    <w:link w:val="TitreCar"/>
    <w:uiPriority w:val="1"/>
    <w:qFormat/>
    <w:rsid w:val="00D86945"/>
    <w:pPr>
      <w:spacing w:after="200" w:line="240" w:lineRule="auto"/>
    </w:pPr>
    <w:rPr>
      <w:rFonts w:asciiTheme="majorHAnsi" w:eastAsiaTheme="majorEastAsia" w:hAnsiTheme="majorHAnsi" w:cstheme="majorBidi"/>
      <w:bCs/>
      <w:sz w:val="72"/>
      <w:szCs w:val="52"/>
    </w:rPr>
  </w:style>
  <w:style w:type="character" w:customStyle="1" w:styleId="TitreCar">
    <w:name w:val="Titre Car"/>
    <w:basedOn w:val="Policepardfaut"/>
    <w:link w:val="Titre"/>
    <w:uiPriority w:val="1"/>
    <w:rsid w:val="00D86945"/>
    <w:rPr>
      <w:rFonts w:asciiTheme="majorHAnsi" w:eastAsiaTheme="majorEastAsia" w:hAnsiTheme="majorHAnsi" w:cstheme="majorBidi"/>
      <w:b/>
      <w:bCs/>
      <w:color w:val="082A75" w:themeColor="text2"/>
      <w:sz w:val="72"/>
      <w:szCs w:val="52"/>
    </w:rPr>
  </w:style>
  <w:style w:type="paragraph" w:styleId="Sous-titre">
    <w:name w:val="Subtitle"/>
    <w:basedOn w:val="Normal"/>
    <w:link w:val="Sous-titreCar"/>
    <w:uiPriority w:val="2"/>
    <w:qFormat/>
    <w:rsid w:val="00D86945"/>
    <w:pPr>
      <w:framePr w:hSpace="180" w:wrap="around" w:vAnchor="text" w:hAnchor="margin" w:y="1167"/>
    </w:pPr>
    <w:rPr>
      <w:b/>
      <w:caps/>
      <w:spacing w:val="20"/>
      <w:sz w:val="32"/>
    </w:rPr>
  </w:style>
  <w:style w:type="character" w:customStyle="1" w:styleId="Sous-titreCar">
    <w:name w:val="Sous-titre Car"/>
    <w:basedOn w:val="Policepardfaut"/>
    <w:link w:val="Sous-titre"/>
    <w:uiPriority w:val="2"/>
    <w:rsid w:val="00D86945"/>
    <w:rPr>
      <w:rFonts w:eastAsiaTheme="minorEastAsia"/>
      <w:caps/>
      <w:color w:val="082A75" w:themeColor="text2"/>
      <w:spacing w:val="20"/>
      <w:sz w:val="32"/>
      <w:szCs w:val="22"/>
    </w:rPr>
  </w:style>
  <w:style w:type="character" w:customStyle="1" w:styleId="Titre1Car">
    <w:name w:val="Titre 1 Car"/>
    <w:basedOn w:val="Policepardfaut"/>
    <w:link w:val="Titre1"/>
    <w:uiPriority w:val="4"/>
    <w:rsid w:val="00D077E9"/>
    <w:rPr>
      <w:rFonts w:asciiTheme="majorHAnsi" w:eastAsiaTheme="majorEastAsia" w:hAnsiTheme="majorHAnsi" w:cstheme="majorBidi"/>
      <w:b/>
      <w:color w:val="061F57" w:themeColor="text2" w:themeShade="BF"/>
      <w:kern w:val="28"/>
      <w:sz w:val="52"/>
      <w:szCs w:val="32"/>
    </w:rPr>
  </w:style>
  <w:style w:type="paragraph" w:styleId="En-tte">
    <w:name w:val="header"/>
    <w:basedOn w:val="Normal"/>
    <w:link w:val="En-tteCar"/>
    <w:uiPriority w:val="99"/>
    <w:unhideWhenUsed/>
    <w:rsid w:val="005037F0"/>
  </w:style>
  <w:style w:type="character" w:customStyle="1" w:styleId="En-tteCar">
    <w:name w:val="En-tête Car"/>
    <w:basedOn w:val="Policepardfaut"/>
    <w:link w:val="En-tte"/>
    <w:uiPriority w:val="99"/>
    <w:rsid w:val="0093335D"/>
  </w:style>
  <w:style w:type="paragraph" w:styleId="Pieddepage">
    <w:name w:val="footer"/>
    <w:basedOn w:val="Normal"/>
    <w:link w:val="PieddepageCar"/>
    <w:uiPriority w:val="99"/>
    <w:unhideWhenUsed/>
    <w:rsid w:val="005037F0"/>
  </w:style>
  <w:style w:type="character" w:customStyle="1" w:styleId="PieddepageCar">
    <w:name w:val="Pied de page Car"/>
    <w:basedOn w:val="Policepardfaut"/>
    <w:link w:val="Pieddepage"/>
    <w:uiPriority w:val="99"/>
    <w:rsid w:val="005037F0"/>
    <w:rPr>
      <w:sz w:val="24"/>
      <w:szCs w:val="24"/>
    </w:rPr>
  </w:style>
  <w:style w:type="paragraph" w:customStyle="1" w:styleId="Nom">
    <w:name w:val="Nom"/>
    <w:basedOn w:val="Normal"/>
    <w:uiPriority w:val="3"/>
    <w:qFormat/>
    <w:rsid w:val="00B231E5"/>
    <w:pPr>
      <w:spacing w:line="240" w:lineRule="auto"/>
      <w:jc w:val="right"/>
    </w:pPr>
  </w:style>
  <w:style w:type="character" w:customStyle="1" w:styleId="Titre2Car">
    <w:name w:val="Titre 2 Car"/>
    <w:basedOn w:val="Policepardfaut"/>
    <w:link w:val="Titre2"/>
    <w:uiPriority w:val="4"/>
    <w:rsid w:val="00E13816"/>
    <w:rPr>
      <w:rFonts w:eastAsiaTheme="majorEastAsia" w:cstheme="majorBidi"/>
      <w:b/>
      <w:color w:val="3A8EA9" w:themeColor="accent4" w:themeShade="BF"/>
      <w:sz w:val="36"/>
      <w:szCs w:val="26"/>
    </w:rPr>
  </w:style>
  <w:style w:type="table" w:styleId="Grilledutableau">
    <w:name w:val="Table Grid"/>
    <w:basedOn w:val="TableauNormal"/>
    <w:uiPriority w:val="39"/>
    <w:rsid w:val="00FF1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unhideWhenUsed/>
    <w:rsid w:val="00D86945"/>
    <w:rPr>
      <w:color w:val="808080"/>
    </w:rPr>
  </w:style>
  <w:style w:type="paragraph" w:customStyle="1" w:styleId="Contenu">
    <w:name w:val="Contenu"/>
    <w:basedOn w:val="Normal"/>
    <w:link w:val="Caractredecontenu"/>
    <w:autoRedefine/>
    <w:qFormat/>
    <w:rsid w:val="00F246B6"/>
    <w:pPr>
      <w:ind w:left="360"/>
    </w:pPr>
    <w:rPr>
      <w:rFonts w:cstheme="minorHAnsi"/>
      <w:b/>
      <w:bCs/>
      <w:sz w:val="22"/>
      <w:u w:val="single"/>
    </w:rPr>
  </w:style>
  <w:style w:type="paragraph" w:customStyle="1" w:styleId="Textedemiseenvidence">
    <w:name w:val="Texte de mise en évidence"/>
    <w:basedOn w:val="Normal"/>
    <w:link w:val="Caractredetextedemiseenvidence"/>
    <w:qFormat/>
    <w:rsid w:val="00DF027C"/>
  </w:style>
  <w:style w:type="character" w:customStyle="1" w:styleId="Caractredecontenu">
    <w:name w:val="Caractère de contenu"/>
    <w:basedOn w:val="Policepardfaut"/>
    <w:link w:val="Contenu"/>
    <w:rsid w:val="00F246B6"/>
    <w:rPr>
      <w:rFonts w:eastAsiaTheme="minorEastAsia" w:cstheme="minorHAnsi"/>
      <w:b/>
      <w:bCs/>
      <w:color w:val="082A75" w:themeColor="text2"/>
      <w:sz w:val="22"/>
      <w:szCs w:val="22"/>
      <w:u w:val="single"/>
    </w:rPr>
  </w:style>
  <w:style w:type="character" w:customStyle="1" w:styleId="Caractredetextedemiseenvidence">
    <w:name w:val="Caractère de texte de mise en évidence"/>
    <w:basedOn w:val="Policepardfaut"/>
    <w:link w:val="Textedemiseenvidence"/>
    <w:rsid w:val="00DF027C"/>
    <w:rPr>
      <w:rFonts w:eastAsiaTheme="minorEastAsia"/>
      <w:b/>
      <w:color w:val="082A75" w:themeColor="text2"/>
      <w:sz w:val="28"/>
      <w:szCs w:val="2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021EE"/>
    <w:pPr>
      <w:keepLines/>
      <w:spacing w:after="0" w:line="259" w:lineRule="auto"/>
      <w:outlineLvl w:val="9"/>
    </w:pPr>
    <w:rPr>
      <w:b/>
      <w:color w:val="013A57" w:themeColor="accent1" w:themeShade="BF"/>
      <w:kern w:val="0"/>
      <w:sz w:val="32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E021EE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E021EE"/>
    <w:pPr>
      <w:spacing w:after="100"/>
      <w:ind w:left="280"/>
    </w:pPr>
  </w:style>
  <w:style w:type="character" w:styleId="Lienhypertexte">
    <w:name w:val="Hyperlink"/>
    <w:basedOn w:val="Policepardfaut"/>
    <w:uiPriority w:val="99"/>
    <w:unhideWhenUsed/>
    <w:rsid w:val="00E021EE"/>
    <w:rPr>
      <w:color w:val="3592CF" w:themeColor="hyperlink"/>
      <w:u w:val="single"/>
    </w:rPr>
  </w:style>
  <w:style w:type="table" w:styleId="TableauGrille1Clair-Accentuation2">
    <w:name w:val="Grid Table 1 Light Accent 2"/>
    <w:basedOn w:val="TableauNormal"/>
    <w:uiPriority w:val="46"/>
    <w:rsid w:val="00681B31"/>
    <w:pPr>
      <w:spacing w:after="0" w:line="240" w:lineRule="auto"/>
    </w:pPr>
    <w:tblPr>
      <w:tblStyleRowBandSize w:val="1"/>
      <w:tblStyleColBandSize w:val="1"/>
      <w:tblBorders>
        <w:top w:val="single" w:sz="4" w:space="0" w:color="AED3EB" w:themeColor="accent2" w:themeTint="66"/>
        <w:left w:val="single" w:sz="4" w:space="0" w:color="AED3EB" w:themeColor="accent2" w:themeTint="66"/>
        <w:bottom w:val="single" w:sz="4" w:space="0" w:color="AED3EB" w:themeColor="accent2" w:themeTint="66"/>
        <w:right w:val="single" w:sz="4" w:space="0" w:color="AED3EB" w:themeColor="accent2" w:themeTint="66"/>
        <w:insideH w:val="single" w:sz="4" w:space="0" w:color="AED3EB" w:themeColor="accent2" w:themeTint="66"/>
        <w:insideV w:val="single" w:sz="4" w:space="0" w:color="AED3EB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85BDE2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5BDE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gende">
    <w:name w:val="caption"/>
    <w:basedOn w:val="Normal"/>
    <w:next w:val="Normal"/>
    <w:uiPriority w:val="99"/>
    <w:unhideWhenUsed/>
    <w:rsid w:val="00681B31"/>
    <w:pPr>
      <w:spacing w:after="200" w:line="240" w:lineRule="auto"/>
    </w:pPr>
    <w:rPr>
      <w:i/>
      <w:iCs/>
      <w:sz w:val="18"/>
      <w:szCs w:val="18"/>
    </w:rPr>
  </w:style>
  <w:style w:type="table" w:styleId="TableauGrille5Fonc-Accentuation6">
    <w:name w:val="Grid Table 5 Dark Accent 6"/>
    <w:basedOn w:val="TableauNormal"/>
    <w:uiPriority w:val="50"/>
    <w:rsid w:val="0038370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2F1EF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4ABA2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4ABA2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4ABA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4ABA2" w:themeFill="accent6"/>
      </w:tcPr>
    </w:tblStylePr>
    <w:tblStylePr w:type="band1Vert">
      <w:tblPr/>
      <w:tcPr>
        <w:shd w:val="clear" w:color="auto" w:fill="A6E4DF" w:themeFill="accent6" w:themeFillTint="66"/>
      </w:tcPr>
    </w:tblStylePr>
    <w:tblStylePr w:type="band1Horz">
      <w:tblPr/>
      <w:tcPr>
        <w:shd w:val="clear" w:color="auto" w:fill="A6E4DF" w:themeFill="accent6" w:themeFillTint="66"/>
      </w:tcPr>
    </w:tblStylePr>
  </w:style>
  <w:style w:type="table" w:styleId="TableauListe4-Accentuation3">
    <w:name w:val="List Table 4 Accent 3"/>
    <w:basedOn w:val="TableauNormal"/>
    <w:uiPriority w:val="49"/>
    <w:rsid w:val="00A17DDA"/>
    <w:pPr>
      <w:spacing w:after="0" w:line="240" w:lineRule="auto"/>
    </w:pPr>
    <w:tblPr>
      <w:tblStyleRowBandSize w:val="1"/>
      <w:tblStyleColBandSize w:val="1"/>
      <w:tblBorders>
        <w:top w:val="single" w:sz="4" w:space="0" w:color="7AD6CF" w:themeColor="accent3" w:themeTint="99"/>
        <w:left w:val="single" w:sz="4" w:space="0" w:color="7AD6CF" w:themeColor="accent3" w:themeTint="99"/>
        <w:bottom w:val="single" w:sz="4" w:space="0" w:color="7AD6CF" w:themeColor="accent3" w:themeTint="99"/>
        <w:right w:val="single" w:sz="4" w:space="0" w:color="7AD6CF" w:themeColor="accent3" w:themeTint="99"/>
        <w:insideH w:val="single" w:sz="4" w:space="0" w:color="7AD6C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4ABA2" w:themeColor="accent3"/>
          <w:left w:val="single" w:sz="4" w:space="0" w:color="34ABA2" w:themeColor="accent3"/>
          <w:bottom w:val="single" w:sz="4" w:space="0" w:color="34ABA2" w:themeColor="accent3"/>
          <w:right w:val="single" w:sz="4" w:space="0" w:color="34ABA2" w:themeColor="accent3"/>
          <w:insideH w:val="nil"/>
        </w:tcBorders>
        <w:shd w:val="clear" w:color="auto" w:fill="34ABA2" w:themeFill="accent3"/>
      </w:tcPr>
    </w:tblStylePr>
    <w:tblStylePr w:type="lastRow">
      <w:rPr>
        <w:b/>
        <w:bCs/>
      </w:rPr>
      <w:tblPr/>
      <w:tcPr>
        <w:tcBorders>
          <w:top w:val="double" w:sz="4" w:space="0" w:color="7AD6C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F1EF" w:themeFill="accent3" w:themeFillTint="33"/>
      </w:tcPr>
    </w:tblStylePr>
    <w:tblStylePr w:type="band1Horz">
      <w:tblPr/>
      <w:tcPr>
        <w:shd w:val="clear" w:color="auto" w:fill="D2F1EF" w:themeFill="accent3" w:themeFillTint="33"/>
      </w:tcPr>
    </w:tblStylePr>
  </w:style>
  <w:style w:type="paragraph" w:styleId="Tabledesillustrations">
    <w:name w:val="table of figures"/>
    <w:basedOn w:val="Normal"/>
    <w:next w:val="Normal"/>
    <w:uiPriority w:val="99"/>
    <w:unhideWhenUsed/>
    <w:rsid w:val="00E13816"/>
  </w:style>
  <w:style w:type="character" w:styleId="Marquedecommentaire">
    <w:name w:val="annotation reference"/>
    <w:basedOn w:val="Policepardfaut"/>
    <w:uiPriority w:val="99"/>
    <w:semiHidden/>
    <w:unhideWhenUsed/>
    <w:rsid w:val="00B17A7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17A7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17A70"/>
    <w:rPr>
      <w:rFonts w:eastAsiaTheme="minorEastAsia"/>
      <w:b/>
      <w:color w:val="082A75" w:themeColor="text2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17A70"/>
    <w:rPr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17A70"/>
    <w:rPr>
      <w:rFonts w:eastAsiaTheme="minorEastAsia"/>
      <w:b/>
      <w:bCs/>
      <w:color w:val="082A75" w:themeColor="text2"/>
      <w:sz w:val="20"/>
      <w:szCs w:val="20"/>
    </w:rPr>
  </w:style>
  <w:style w:type="paragraph" w:styleId="Paragraphedeliste">
    <w:name w:val="List Paragraph"/>
    <w:basedOn w:val="Normal"/>
    <w:unhideWhenUsed/>
    <w:qFormat/>
    <w:rsid w:val="00624A12"/>
    <w:pPr>
      <w:ind w:left="720"/>
      <w:contextualSpacing/>
    </w:pPr>
  </w:style>
  <w:style w:type="table" w:styleId="TableauListe1Clair-Accentuation6">
    <w:name w:val="List Table 1 Light Accent 6"/>
    <w:basedOn w:val="TableauNormal"/>
    <w:uiPriority w:val="46"/>
    <w:rsid w:val="00C161A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AD6C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AD6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F1EF" w:themeFill="accent6" w:themeFillTint="33"/>
      </w:tcPr>
    </w:tblStylePr>
    <w:tblStylePr w:type="band1Horz">
      <w:tblPr/>
      <w:tcPr>
        <w:shd w:val="clear" w:color="auto" w:fill="D2F1EF" w:themeFill="accent6" w:themeFillTint="33"/>
      </w:tcPr>
    </w:tblStylePr>
  </w:style>
  <w:style w:type="table" w:styleId="TableauGrille1Clair-Accentuation6">
    <w:name w:val="Grid Table 1 Light Accent 6"/>
    <w:basedOn w:val="TableauNormal"/>
    <w:uiPriority w:val="46"/>
    <w:rsid w:val="002B40B0"/>
    <w:pPr>
      <w:spacing w:after="0" w:line="240" w:lineRule="auto"/>
    </w:pPr>
    <w:tblPr>
      <w:tblStyleRowBandSize w:val="1"/>
      <w:tblStyleColBandSize w:val="1"/>
      <w:tblBorders>
        <w:top w:val="single" w:sz="4" w:space="0" w:color="A6E4DF" w:themeColor="accent6" w:themeTint="66"/>
        <w:left w:val="single" w:sz="4" w:space="0" w:color="A6E4DF" w:themeColor="accent6" w:themeTint="66"/>
        <w:bottom w:val="single" w:sz="4" w:space="0" w:color="A6E4DF" w:themeColor="accent6" w:themeTint="66"/>
        <w:right w:val="single" w:sz="4" w:space="0" w:color="A6E4DF" w:themeColor="accent6" w:themeTint="66"/>
        <w:insideH w:val="single" w:sz="4" w:space="0" w:color="A6E4DF" w:themeColor="accent6" w:themeTint="66"/>
        <w:insideV w:val="single" w:sz="4" w:space="0" w:color="A6E4D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7AD6C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AD6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5Fonc-Accentuation4">
    <w:name w:val="Grid Table 5 Dark Accent 4"/>
    <w:basedOn w:val="TableauNormal"/>
    <w:uiPriority w:val="50"/>
    <w:rsid w:val="002B40B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EFF4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B2CA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B2CA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6B2C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6B2CA" w:themeFill="accent4"/>
      </w:tcPr>
    </w:tblStylePr>
    <w:tblStylePr w:type="band1Vert">
      <w:tblPr/>
      <w:tcPr>
        <w:shd w:val="clear" w:color="auto" w:fill="C1E0E9" w:themeFill="accent4" w:themeFillTint="66"/>
      </w:tcPr>
    </w:tblStylePr>
    <w:tblStylePr w:type="band1Horz">
      <w:tblPr/>
      <w:tcPr>
        <w:shd w:val="clear" w:color="auto" w:fill="C1E0E9" w:themeFill="accent4" w:themeFillTint="66"/>
      </w:tcPr>
    </w:tblStylePr>
  </w:style>
  <w:style w:type="character" w:customStyle="1" w:styleId="Titre3Car">
    <w:name w:val="Titre 3 Car"/>
    <w:basedOn w:val="Policepardfaut"/>
    <w:link w:val="Titre3"/>
    <w:uiPriority w:val="5"/>
    <w:semiHidden/>
    <w:rsid w:val="00506200"/>
    <w:rPr>
      <w:rFonts w:asciiTheme="majorHAnsi" w:eastAsiaTheme="majorEastAsia" w:hAnsiTheme="majorHAnsi" w:cstheme="majorBidi"/>
      <w:b/>
      <w:color w:val="012639" w:themeColor="accent1" w:themeShade="7F"/>
    </w:rPr>
  </w:style>
  <w:style w:type="table" w:customStyle="1" w:styleId="TableGrid">
    <w:name w:val="TableGrid"/>
    <w:rsid w:val="00506200"/>
    <w:pPr>
      <w:spacing w:after="0" w:line="240" w:lineRule="auto"/>
    </w:pPr>
    <w:rPr>
      <w:rFonts w:eastAsiaTheme="minorEastAsia"/>
      <w:kern w:val="2"/>
      <w:lang w:eastAsia="fr-FR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auGrille4-Accentuation4">
    <w:name w:val="Grid Table 4 Accent 4"/>
    <w:basedOn w:val="TableauNormal"/>
    <w:uiPriority w:val="49"/>
    <w:rsid w:val="007F5C88"/>
    <w:pPr>
      <w:spacing w:after="0" w:line="240" w:lineRule="auto"/>
    </w:pPr>
    <w:tblPr>
      <w:tblStyleRowBandSize w:val="1"/>
      <w:tblStyleColBandSize w:val="1"/>
      <w:tblBorders>
        <w:top w:val="single" w:sz="4" w:space="0" w:color="A3D0DF" w:themeColor="accent4" w:themeTint="99"/>
        <w:left w:val="single" w:sz="4" w:space="0" w:color="A3D0DF" w:themeColor="accent4" w:themeTint="99"/>
        <w:bottom w:val="single" w:sz="4" w:space="0" w:color="A3D0DF" w:themeColor="accent4" w:themeTint="99"/>
        <w:right w:val="single" w:sz="4" w:space="0" w:color="A3D0DF" w:themeColor="accent4" w:themeTint="99"/>
        <w:insideH w:val="single" w:sz="4" w:space="0" w:color="A3D0DF" w:themeColor="accent4" w:themeTint="99"/>
        <w:insideV w:val="single" w:sz="4" w:space="0" w:color="A3D0D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6B2CA" w:themeColor="accent4"/>
          <w:left w:val="single" w:sz="4" w:space="0" w:color="66B2CA" w:themeColor="accent4"/>
          <w:bottom w:val="single" w:sz="4" w:space="0" w:color="66B2CA" w:themeColor="accent4"/>
          <w:right w:val="single" w:sz="4" w:space="0" w:color="66B2CA" w:themeColor="accent4"/>
          <w:insideH w:val="nil"/>
          <w:insideV w:val="nil"/>
        </w:tcBorders>
        <w:shd w:val="clear" w:color="auto" w:fill="66B2CA" w:themeFill="accent4"/>
      </w:tcPr>
    </w:tblStylePr>
    <w:tblStylePr w:type="lastRow">
      <w:rPr>
        <w:b/>
        <w:bCs/>
      </w:rPr>
      <w:tblPr/>
      <w:tcPr>
        <w:tcBorders>
          <w:top w:val="double" w:sz="4" w:space="0" w:color="66B2C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FF4" w:themeFill="accent4" w:themeFillTint="33"/>
      </w:tcPr>
    </w:tblStylePr>
    <w:tblStylePr w:type="band1Horz">
      <w:tblPr/>
      <w:tcPr>
        <w:shd w:val="clear" w:color="auto" w:fill="E0EFF4" w:themeFill="accent4" w:themeFillTint="33"/>
      </w:tcPr>
    </w:tblStylePr>
  </w:style>
  <w:style w:type="paragraph" w:styleId="TM3">
    <w:name w:val="toc 3"/>
    <w:basedOn w:val="Normal"/>
    <w:next w:val="Normal"/>
    <w:autoRedefine/>
    <w:uiPriority w:val="39"/>
    <w:unhideWhenUsed/>
    <w:rsid w:val="00601144"/>
    <w:pPr>
      <w:spacing w:after="100"/>
      <w:ind w:left="560"/>
    </w:pPr>
  </w:style>
  <w:style w:type="paragraph" w:styleId="Rvision">
    <w:name w:val="Revision"/>
    <w:hidden/>
    <w:uiPriority w:val="99"/>
    <w:semiHidden/>
    <w:rsid w:val="001116EC"/>
    <w:pPr>
      <w:spacing w:after="0" w:line="240" w:lineRule="auto"/>
    </w:pPr>
    <w:rPr>
      <w:rFonts w:eastAsiaTheme="minorEastAsia"/>
      <w:color w:val="082A75" w:themeColor="text2"/>
      <w:sz w:val="28"/>
      <w:szCs w:val="22"/>
    </w:rPr>
  </w:style>
  <w:style w:type="character" w:styleId="Mentionnonrsolue">
    <w:name w:val="Unresolved Mention"/>
    <w:basedOn w:val="Policepardfaut"/>
    <w:uiPriority w:val="99"/>
    <w:semiHidden/>
    <w:unhideWhenUsed/>
    <w:rsid w:val="00C522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tu-m\AppData\Roaming\Microsoft\Templates\Rapport%20.dotx" TargetMode="External"/></Relationships>
</file>

<file path=word/theme/theme1.xml><?xml version="1.0" encoding="utf-8"?>
<a:theme xmlns:a="http://schemas.openxmlformats.org/drawingml/2006/main" name="Custom Theme">
  <a:themeElements>
    <a:clrScheme name="Custom 29">
      <a:dk1>
        <a:srgbClr val="0F0D29"/>
      </a:dk1>
      <a:lt1>
        <a:srgbClr val="FFFFFF"/>
      </a:lt1>
      <a:dk2>
        <a:srgbClr val="082A75"/>
      </a:dk2>
      <a:lt2>
        <a:srgbClr val="E7E6E6"/>
      </a:lt2>
      <a:accent1>
        <a:srgbClr val="024F75"/>
      </a:accent1>
      <a:accent2>
        <a:srgbClr val="3592CF"/>
      </a:accent2>
      <a:accent3>
        <a:srgbClr val="34ABA2"/>
      </a:accent3>
      <a:accent4>
        <a:srgbClr val="66B2CA"/>
      </a:accent4>
      <a:accent5>
        <a:srgbClr val="C1D9CB"/>
      </a:accent5>
      <a:accent6>
        <a:srgbClr val="34ABA2"/>
      </a:accent6>
      <a:hlink>
        <a:srgbClr val="3592CF"/>
      </a:hlink>
      <a:folHlink>
        <a:srgbClr val="3592CF"/>
      </a:folHlink>
    </a:clrScheme>
    <a:fontScheme name="Custom 20">
      <a:majorFont>
        <a:latin typeface="Arial"/>
        <a:ea typeface=""/>
        <a:cs typeface=""/>
      </a:majorFont>
      <a:minorFont>
        <a:latin typeface="Calibri"/>
        <a:ea typeface=""/>
        <a:cs typeface=""/>
      </a:minorFont>
    </a:fontScheme>
    <a:fmtScheme name="Office Effects">
      <a: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65000"/>
                <a:shade val="100000"/>
                <a:satMod val="133000"/>
              </a:schemeClr>
            </a:gs>
            <a:gs pos="15000">
              <a:schemeClr val="phClr">
                <a:tint val="50000"/>
                <a:shade val="100000"/>
                <a:satMod val="140000"/>
              </a:schemeClr>
            </a:gs>
            <a:gs pos="100000">
              <a:schemeClr val="phClr">
                <a:tint val="10000"/>
                <a:shade val="100000"/>
                <a:satMod val="13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75000"/>
                <a:satMod val="160000"/>
              </a:schemeClr>
            </a:gs>
            <a:gs pos="62000">
              <a:schemeClr val="phClr">
                <a:tint val="100000"/>
                <a:shade val="100000"/>
                <a:satMod val="125000"/>
              </a:schemeClr>
            </a:gs>
            <a:gs pos="100000">
              <a:schemeClr val="phClr">
                <a:tint val="80000"/>
                <a:shade val="100000"/>
                <a:satMod val="140000"/>
              </a:schemeClr>
            </a:gs>
          </a:gsLst>
          <a:lin ang="16200000" scaled="1"/>
        </a:gradFill>
      </a:fillStyleLst>
      <a:lnStyleLst>
        <a:ln w="12700">
          <a:solidFill>
            <a:schemeClr val="phClr"/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61176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</a:effectStyleLst>
      <a:bg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40000">
              <a:schemeClr val="phClr">
                <a:tint val="100000"/>
                <a:shade val="70000"/>
                <a:satMod val="145000"/>
              </a:schemeClr>
            </a:gs>
            <a:gs pos="100000">
              <a:schemeClr val="phClr">
                <a:tint val="85000"/>
                <a:shade val="100000"/>
                <a:satMod val="15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30000">
              <a:schemeClr val="phClr">
                <a:tint val="100000"/>
                <a:shade val="65000"/>
                <a:satMod val="155000"/>
              </a:schemeClr>
            </a:gs>
            <a:gs pos="100000">
              <a:schemeClr val="phClr">
                <a:tint val="60000"/>
                <a:shade val="10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0004B5DF35624CAF14BB881D61DC33" ma:contentTypeVersion="4" ma:contentTypeDescription="Crée un document." ma:contentTypeScope="" ma:versionID="a74b25c4f6c5983054f96ffa5e1dddc4">
  <xsd:schema xmlns:xsd="http://www.w3.org/2001/XMLSchema" xmlns:xs="http://www.w3.org/2001/XMLSchema" xmlns:p="http://schemas.microsoft.com/office/2006/metadata/properties" xmlns:ns2="cf313f99-1c6c-4aab-9770-7b3c420eee4b" targetNamespace="http://schemas.microsoft.com/office/2006/metadata/properties" ma:root="true" ma:fieldsID="c9c8a8a6ea23a9ccfbe7185598db1590" ns2:_="">
    <xsd:import namespace="cf313f99-1c6c-4aab-9770-7b3c420eee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313f99-1c6c-4aab-9770-7b3c420eee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88706E-D7F4-4161-8D84-4B60CA24E6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3EFAF7-8D6F-40E0-9DC7-C9530EEE63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6709A4-EC66-4EAA-AF81-55325AF751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44F07D-0450-4220-B4A2-B8DC7305BD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313f99-1c6c-4aab-9770-7b3c420ee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 .dotx</Template>
  <TotalTime>568</TotalTime>
  <Pages>3</Pages>
  <Words>307</Words>
  <Characters>1690</Characters>
  <Application>Microsoft Office Word</Application>
  <DocSecurity>0</DocSecurity>
  <Lines>14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1994</CharactersWithSpaces>
  <SharedDoc>false</SharedDoc>
  <HLinks>
    <vt:vector size="78" baseType="variant">
      <vt:variant>
        <vt:i4>1179697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_Toc148102827</vt:lpwstr>
      </vt:variant>
      <vt:variant>
        <vt:i4>7208989</vt:i4>
      </vt:variant>
      <vt:variant>
        <vt:i4>74</vt:i4>
      </vt:variant>
      <vt:variant>
        <vt:i4>0</vt:i4>
      </vt:variant>
      <vt:variant>
        <vt:i4>5</vt:i4>
      </vt:variant>
      <vt:variant>
        <vt:lpwstr>D:\tetu-m\Desktop\Modèle CR exécution BS\ModèleCR_BoisSénescents_V1.docx</vt:lpwstr>
      </vt:variant>
      <vt:variant>
        <vt:lpwstr>_Toc148102826</vt:lpwstr>
      </vt:variant>
      <vt:variant>
        <vt:i4>1179697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_Toc148102825</vt:lpwstr>
      </vt:variant>
      <vt:variant>
        <vt:i4>7208989</vt:i4>
      </vt:variant>
      <vt:variant>
        <vt:i4>62</vt:i4>
      </vt:variant>
      <vt:variant>
        <vt:i4>0</vt:i4>
      </vt:variant>
      <vt:variant>
        <vt:i4>5</vt:i4>
      </vt:variant>
      <vt:variant>
        <vt:lpwstr>D:\tetu-m\Desktop\Modèle CR exécution BS\ModèleCR_BoisSénescents_V1.docx</vt:lpwstr>
      </vt:variant>
      <vt:variant>
        <vt:lpwstr>_Toc148102824</vt:lpwstr>
      </vt:variant>
      <vt:variant>
        <vt:i4>7208989</vt:i4>
      </vt:variant>
      <vt:variant>
        <vt:i4>56</vt:i4>
      </vt:variant>
      <vt:variant>
        <vt:i4>0</vt:i4>
      </vt:variant>
      <vt:variant>
        <vt:i4>5</vt:i4>
      </vt:variant>
      <vt:variant>
        <vt:lpwstr>D:\tetu-m\Desktop\Modèle CR exécution BS\ModèleCR_BoisSénescents_V1.docx</vt:lpwstr>
      </vt:variant>
      <vt:variant>
        <vt:lpwstr>_Toc148102823</vt:lpwstr>
      </vt:variant>
      <vt:variant>
        <vt:i4>7208989</vt:i4>
      </vt:variant>
      <vt:variant>
        <vt:i4>50</vt:i4>
      </vt:variant>
      <vt:variant>
        <vt:i4>0</vt:i4>
      </vt:variant>
      <vt:variant>
        <vt:i4>5</vt:i4>
      </vt:variant>
      <vt:variant>
        <vt:lpwstr>D:\tetu-m\Desktop\Modèle CR exécution BS\ModèleCR_BoisSénescents_V1.docx</vt:lpwstr>
      </vt:variant>
      <vt:variant>
        <vt:lpwstr>_Toc148102822</vt:lpwstr>
      </vt:variant>
      <vt:variant>
        <vt:i4>7208989</vt:i4>
      </vt:variant>
      <vt:variant>
        <vt:i4>44</vt:i4>
      </vt:variant>
      <vt:variant>
        <vt:i4>0</vt:i4>
      </vt:variant>
      <vt:variant>
        <vt:i4>5</vt:i4>
      </vt:variant>
      <vt:variant>
        <vt:lpwstr>D:\tetu-m\Desktop\Modèle CR exécution BS\ModèleCR_BoisSénescents_V1.docx</vt:lpwstr>
      </vt:variant>
      <vt:variant>
        <vt:lpwstr>_Toc148102821</vt:lpwstr>
      </vt:variant>
      <vt:variant>
        <vt:i4>1179697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_Toc148102820</vt:lpwstr>
      </vt:variant>
      <vt:variant>
        <vt:i4>1114161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_Toc148102819</vt:lpwstr>
      </vt:variant>
      <vt:variant>
        <vt:i4>1114161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_Toc148102818</vt:lpwstr>
      </vt:variant>
      <vt:variant>
        <vt:i4>1114161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_Toc148102817</vt:lpwstr>
      </vt:variant>
      <vt:variant>
        <vt:i4>1114161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_Toc148102816</vt:lpwstr>
      </vt:variant>
      <vt:variant>
        <vt:i4>1114161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_Toc148102815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TETU Morgane</dc:creator>
  <cp:keywords/>
  <dc:description/>
  <cp:lastModifiedBy>CARLON Laura</cp:lastModifiedBy>
  <cp:revision>7</cp:revision>
  <cp:lastPrinted>2006-08-01T17:47:00Z</cp:lastPrinted>
  <dcterms:created xsi:type="dcterms:W3CDTF">2024-12-12T08:34:00Z</dcterms:created>
  <dcterms:modified xsi:type="dcterms:W3CDTF">2026-06-24T14:15:00Z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TC100670409990</vt:lpwstr>
  </property>
  <property fmtid="{D5CDD505-2E9C-101B-9397-08002B2CF9AE}" pid="3" name="ContentTypeId">
    <vt:lpwstr>0x010100FA0004B5DF35624CAF14BB881D61DC33</vt:lpwstr>
  </property>
</Properties>
</file>